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4EC0D" w14:textId="77777777" w:rsidR="002602B4" w:rsidRDefault="008D226F" w:rsidP="00514820">
      <w:pPr>
        <w:pStyle w:val="Titelzeile"/>
        <w:spacing w:before="0"/>
        <w:rPr>
          <w:spacing w:val="-10"/>
          <w:kern w:val="28"/>
          <w:sz w:val="21"/>
          <w:szCs w:val="56"/>
        </w:rPr>
      </w:pPr>
      <w:r>
        <w:rPr>
          <w:rFonts w:eastAsiaTheme="minorHAnsi" w:cs="ArialMT"/>
          <w:noProof w:val="0"/>
          <w:szCs w:val="19"/>
          <w:lang w:eastAsia="en-US"/>
        </w:rPr>
        <w:t>Leistungsbeschreibung</w:t>
      </w:r>
    </w:p>
    <w:p w14:paraId="68C5D634" w14:textId="04779455" w:rsidR="00DD62F8" w:rsidRDefault="00DA766C" w:rsidP="00DA766C">
      <w:pPr>
        <w:tabs>
          <w:tab w:val="left" w:pos="3308"/>
        </w:tabs>
        <w:spacing w:line="276" w:lineRule="auto"/>
        <w:jc w:val="both"/>
        <w:rPr>
          <w:rFonts w:ascii="Arial Narrow" w:hAnsi="Arial Narrow"/>
          <w:b/>
          <w:sz w:val="22"/>
          <w:szCs w:val="20"/>
          <w:u w:val="single"/>
        </w:rPr>
      </w:pPr>
      <w:r>
        <w:rPr>
          <w:rFonts w:ascii="Arial Narrow" w:eastAsiaTheme="minorEastAsia" w:hAnsi="Arial Narrow" w:cs="ArialMT"/>
          <w:b/>
          <w:color w:val="00A096" w:themeColor="accent3"/>
          <w:spacing w:val="-4"/>
          <w:sz w:val="36"/>
          <w:szCs w:val="19"/>
        </w:rPr>
        <w:t>Technische Unterstützung</w:t>
      </w:r>
      <w:r w:rsidR="007E7DBC" w:rsidRPr="007E7DBC">
        <w:rPr>
          <w:rFonts w:ascii="Arial Narrow" w:eastAsiaTheme="minorEastAsia" w:hAnsi="Arial Narrow" w:cs="ArialMT"/>
          <w:b/>
          <w:color w:val="00A096" w:themeColor="accent3"/>
          <w:spacing w:val="-4"/>
          <w:sz w:val="36"/>
          <w:szCs w:val="19"/>
        </w:rPr>
        <w:t xml:space="preserve"> </w:t>
      </w:r>
      <w:r w:rsidR="005B1BB2">
        <w:rPr>
          <w:rFonts w:ascii="Arial Narrow" w:eastAsiaTheme="minorEastAsia" w:hAnsi="Arial Narrow" w:cs="ArialMT"/>
          <w:b/>
          <w:color w:val="00A096" w:themeColor="accent3"/>
          <w:spacing w:val="-4"/>
          <w:sz w:val="36"/>
          <w:szCs w:val="19"/>
        </w:rPr>
        <w:t>für</w:t>
      </w:r>
      <w:r w:rsidR="005B1BB2" w:rsidRPr="007E7DBC">
        <w:rPr>
          <w:rFonts w:ascii="Arial Narrow" w:eastAsiaTheme="minorEastAsia" w:hAnsi="Arial Narrow" w:cs="ArialMT"/>
          <w:b/>
          <w:color w:val="00A096" w:themeColor="accent3"/>
          <w:spacing w:val="-4"/>
          <w:sz w:val="36"/>
          <w:szCs w:val="19"/>
        </w:rPr>
        <w:t xml:space="preserve"> </w:t>
      </w:r>
      <w:r w:rsidR="007E7DBC" w:rsidRPr="007E7DBC">
        <w:rPr>
          <w:rFonts w:ascii="Arial Narrow" w:eastAsiaTheme="minorEastAsia" w:hAnsi="Arial Narrow" w:cs="ArialMT"/>
          <w:b/>
          <w:color w:val="00A096" w:themeColor="accent3"/>
          <w:spacing w:val="-4"/>
          <w:sz w:val="36"/>
          <w:szCs w:val="19"/>
        </w:rPr>
        <w:t>die Klausurtagung 2026 der Medienkom</w:t>
      </w:r>
      <w:r w:rsidR="007E7DBC">
        <w:rPr>
          <w:rFonts w:ascii="Arial Narrow" w:eastAsiaTheme="minorEastAsia" w:hAnsi="Arial Narrow" w:cs="ArialMT"/>
          <w:b/>
          <w:color w:val="00A096" w:themeColor="accent3"/>
          <w:spacing w:val="-4"/>
          <w:sz w:val="36"/>
          <w:szCs w:val="19"/>
        </w:rPr>
        <w:t>m</w:t>
      </w:r>
      <w:r w:rsidR="007E7DBC" w:rsidRPr="007E7DBC">
        <w:rPr>
          <w:rFonts w:ascii="Arial Narrow" w:eastAsiaTheme="minorEastAsia" w:hAnsi="Arial Narrow" w:cs="ArialMT"/>
          <w:b/>
          <w:color w:val="00A096" w:themeColor="accent3"/>
          <w:spacing w:val="-4"/>
          <w:sz w:val="36"/>
          <w:szCs w:val="19"/>
        </w:rPr>
        <w:t>ission der Landesanstalt für Medien NRW</w:t>
      </w:r>
    </w:p>
    <w:p w14:paraId="0855E9A2" w14:textId="77777777" w:rsidR="00F1778C" w:rsidRDefault="00F1778C" w:rsidP="00F1778C"/>
    <w:p w14:paraId="4470D2A6" w14:textId="77777777" w:rsidR="007E7DBC" w:rsidRDefault="007E7DBC" w:rsidP="007E7DBC">
      <w:pPr>
        <w:jc w:val="both"/>
      </w:pPr>
    </w:p>
    <w:p w14:paraId="5FC184D3" w14:textId="77777777" w:rsidR="00DA766C" w:rsidRDefault="00DA766C" w:rsidP="007E7DBC">
      <w:pPr>
        <w:jc w:val="both"/>
      </w:pPr>
    </w:p>
    <w:p w14:paraId="56D1F150" w14:textId="4FE8E953" w:rsidR="00DA766C" w:rsidRDefault="00DA766C" w:rsidP="007E7DBC">
      <w:pPr>
        <w:jc w:val="both"/>
      </w:pPr>
      <w:r>
        <w:t xml:space="preserve">Für die erfolgreiche Umsetzung der Klausurtagung </w:t>
      </w:r>
      <w:r w:rsidR="002E7BD2">
        <w:t xml:space="preserve">der Medienkommission der Landesanstalt für Medien NRW </w:t>
      </w:r>
      <w:r>
        <w:t>am 13.</w:t>
      </w:r>
      <w:r w:rsidR="00ED751C">
        <w:t xml:space="preserve"> und 14.</w:t>
      </w:r>
      <w:r>
        <w:t xml:space="preserve"> November 2026 wir</w:t>
      </w:r>
      <w:r w:rsidR="002278A8">
        <w:t>d</w:t>
      </w:r>
      <w:r>
        <w:t xml:space="preserve"> </w:t>
      </w:r>
      <w:r w:rsidR="00A81DD2">
        <w:t xml:space="preserve">Eventtechnik und </w:t>
      </w:r>
      <w:r>
        <w:t xml:space="preserve">professionelle Unterstützung </w:t>
      </w:r>
      <w:r w:rsidR="00E27399">
        <w:t>durch</w:t>
      </w:r>
      <w:r w:rsidR="00286ECB">
        <w:t xml:space="preserve"> ein</w:t>
      </w:r>
      <w:r>
        <w:t xml:space="preserve"> Technikunternehmen</w:t>
      </w:r>
      <w:r w:rsidR="002278A8">
        <w:t xml:space="preserve"> benötigt</w:t>
      </w:r>
      <w:r>
        <w:t>.</w:t>
      </w:r>
    </w:p>
    <w:p w14:paraId="0D4142EB" w14:textId="733BE1F8" w:rsidR="00CA7AF3" w:rsidRDefault="007E7DBC">
      <w:pPr>
        <w:contextualSpacing/>
        <w:jc w:val="both"/>
      </w:pPr>
      <w:r w:rsidRPr="007E7DBC">
        <w:t xml:space="preserve">Die Klausurtagung der Medienkommission </w:t>
      </w:r>
      <w:r w:rsidR="007E64C5">
        <w:t xml:space="preserve">der Landesanstalt für Medien NRW </w:t>
      </w:r>
      <w:r w:rsidRPr="007E7DBC">
        <w:t>ist die größte Veranstaltung des Gremiums im Laufe eines Jahres</w:t>
      </w:r>
      <w:r w:rsidR="00E5385A">
        <w:t xml:space="preserve"> und eine der wenigen Gelegenheiten</w:t>
      </w:r>
      <w:r w:rsidR="0092545D">
        <w:t xml:space="preserve"> für einen Austausch zwischen </w:t>
      </w:r>
      <w:r w:rsidR="00E5385A">
        <w:t>ordentliche</w:t>
      </w:r>
      <w:r w:rsidR="0092545D">
        <w:t>n</w:t>
      </w:r>
      <w:r w:rsidR="00E5385A">
        <w:t xml:space="preserve"> und stellvertretende</w:t>
      </w:r>
      <w:r w:rsidR="003649EA">
        <w:t>n</w:t>
      </w:r>
      <w:r w:rsidR="00E5385A">
        <w:t xml:space="preserve"> Mitglieder</w:t>
      </w:r>
      <w:r w:rsidR="003649EA">
        <w:t>n</w:t>
      </w:r>
      <w:r w:rsidRPr="007E7DBC">
        <w:t xml:space="preserve">. </w:t>
      </w:r>
      <w:r w:rsidR="003649EA">
        <w:t xml:space="preserve">Gleichzeitig kommt der Veranstaltung </w:t>
      </w:r>
      <w:r w:rsidR="005F05C0">
        <w:t>e</w:t>
      </w:r>
      <w:r w:rsidR="00806B0E">
        <w:t xml:space="preserve">ine </w:t>
      </w:r>
      <w:r w:rsidR="005F05C0">
        <w:t xml:space="preserve">besondere </w:t>
      </w:r>
      <w:r w:rsidR="00806B0E">
        <w:t xml:space="preserve">Bedeutung </w:t>
      </w:r>
      <w:r w:rsidR="005F05C0">
        <w:t xml:space="preserve">in Bezug auf die gesetzlich vorgeschriebene Fortbildung der Gremienmitglieder </w:t>
      </w:r>
      <w:r w:rsidR="00667F0B">
        <w:t>zu</w:t>
      </w:r>
      <w:r w:rsidR="00806B0E" w:rsidRPr="00C7159E">
        <w:t xml:space="preserve">, </w:t>
      </w:r>
      <w:r w:rsidR="00667F0B">
        <w:t xml:space="preserve">da im Rahmen der Klausurtagung </w:t>
      </w:r>
      <w:r w:rsidR="00AE628D">
        <w:t>in der Regel ein</w:t>
      </w:r>
      <w:r w:rsidR="00806B0E" w:rsidRPr="00C7159E">
        <w:t xml:space="preserve"> S</w:t>
      </w:r>
      <w:r w:rsidR="00806B0E">
        <w:t>chwerpunktthem</w:t>
      </w:r>
      <w:r w:rsidR="00AE628D">
        <w:t>a</w:t>
      </w:r>
      <w:r w:rsidR="00806B0E">
        <w:t xml:space="preserve"> intensiv</w:t>
      </w:r>
      <w:r w:rsidR="00AE628D">
        <w:t>er</w:t>
      </w:r>
      <w:r w:rsidR="00806B0E">
        <w:t xml:space="preserve"> behan</w:t>
      </w:r>
      <w:r w:rsidR="00806B0E" w:rsidRPr="00C7159E">
        <w:t>delt werden k</w:t>
      </w:r>
      <w:r w:rsidR="00AE628D">
        <w:t xml:space="preserve">ann, als dies </w:t>
      </w:r>
      <w:r w:rsidR="00550CA4">
        <w:t>in den Kommissionssitzungen möglich ist</w:t>
      </w:r>
      <w:r w:rsidR="00806B0E" w:rsidRPr="00C7159E">
        <w:t xml:space="preserve">. </w:t>
      </w:r>
      <w:r w:rsidR="007711E2">
        <w:t xml:space="preserve">Angesichts der bevorstehenden Neukonstituierung der Medienkommission am 30. November 2026 </w:t>
      </w:r>
      <w:r w:rsidR="00787B18">
        <w:t>soll in diesem Jahr zudem eine Übergabe von den Mitgliedern der auslaufenden Amtsperiode an jene der sich anschließenden erfolgen. Nicht zuletzt</w:t>
      </w:r>
      <w:r w:rsidR="002E7BD2">
        <w:t xml:space="preserve"> sind die Klausurtagungen der Medienkommission stets auch </w:t>
      </w:r>
      <w:r w:rsidR="00806B0E">
        <w:t>Ausdruck der Wertschätzung gegenüber den ehrenamtlich tätigen Mitgliedern</w:t>
      </w:r>
      <w:r w:rsidR="002E7BD2">
        <w:t xml:space="preserve">. </w:t>
      </w:r>
    </w:p>
    <w:p w14:paraId="5BEDC491" w14:textId="3F7ED44D" w:rsidR="007E7DBC" w:rsidRDefault="007E7DBC" w:rsidP="00F60CD8">
      <w:pPr>
        <w:contextualSpacing/>
        <w:jc w:val="both"/>
      </w:pPr>
      <w:r w:rsidRPr="007E7DBC">
        <w:t xml:space="preserve"> </w:t>
      </w:r>
    </w:p>
    <w:p w14:paraId="46DA4551" w14:textId="3800ED6F" w:rsidR="00B7264F" w:rsidRDefault="007E7DBC" w:rsidP="007E7DBC">
      <w:pPr>
        <w:jc w:val="both"/>
      </w:pPr>
      <w:r>
        <w:t xml:space="preserve">Die Klausurtagung findet am </w:t>
      </w:r>
      <w:r w:rsidR="00BA2C39">
        <w:t>13.</w:t>
      </w:r>
      <w:r w:rsidR="00B7264F">
        <w:t>und 14.</w:t>
      </w:r>
      <w:r w:rsidR="00BA2C39">
        <w:t xml:space="preserve">11.2026 im Hilton Düsseldorf statt. Die Veranstaltung besteht aus </w:t>
      </w:r>
      <w:r w:rsidR="00F6451E">
        <w:t xml:space="preserve">einem inhaltlichen Veranstaltungsteil </w:t>
      </w:r>
      <w:r w:rsidR="00791CB3">
        <w:t>sowie einem Empfang mit anschließendem Abendessen.</w:t>
      </w:r>
      <w:r w:rsidR="00BA2C39" w:rsidDel="00791CB3">
        <w:t xml:space="preserve"> </w:t>
      </w:r>
    </w:p>
    <w:p w14:paraId="014F7212" w14:textId="47D53B13" w:rsidR="00BA2C39" w:rsidRDefault="00791CB3" w:rsidP="007E7DBC">
      <w:pPr>
        <w:jc w:val="both"/>
      </w:pPr>
      <w:r>
        <w:t>Die Tagung beginnt am 13.</w:t>
      </w:r>
      <w:r w:rsidR="00955EDC">
        <w:t xml:space="preserve">11.2026 um 14.00 Uhr mit dem Eintreffen der Gremienmitglieder und dem inhaltlichen Teil ab 15.00 Uhr. Den Abschluss des </w:t>
      </w:r>
      <w:r w:rsidR="00B00AF0">
        <w:t xml:space="preserve">ersten Tages </w:t>
      </w:r>
      <w:r w:rsidR="00D60F0F">
        <w:t>markiert das Abendessen ab ca. 19.30 Uhr, für das u.U. der Aufbau und die Inbetriebnahme von Tontechnik im Speisesaal erforderlich ist.</w:t>
      </w:r>
    </w:p>
    <w:p w14:paraId="7DE77AF4" w14:textId="5F50A1DB" w:rsidR="00386BBB" w:rsidRDefault="00784A83" w:rsidP="007E7DBC">
      <w:pPr>
        <w:jc w:val="both"/>
      </w:pPr>
      <w:r>
        <w:t xml:space="preserve">Das Programm beginnt am Samstag, 14.11.2026, voraussichtlich um 10.00 Uhr und endet </w:t>
      </w:r>
      <w:r w:rsidR="00386BBB">
        <w:t xml:space="preserve">zumeist mit einem Mittagessen um 12.00 Uhr. </w:t>
      </w:r>
    </w:p>
    <w:p w14:paraId="47E70FDB" w14:textId="4D8685DB" w:rsidR="00386BBB" w:rsidRDefault="00386BBB" w:rsidP="007E7DBC">
      <w:pPr>
        <w:jc w:val="both"/>
      </w:pPr>
    </w:p>
    <w:p w14:paraId="41CEE194" w14:textId="77777777" w:rsidR="007E7DBC" w:rsidRPr="00536F97" w:rsidRDefault="007E7DBC" w:rsidP="007E7DBC">
      <w:pPr>
        <w:pStyle w:val="Listenabsatz"/>
        <w:spacing w:before="240"/>
        <w:ind w:left="0"/>
        <w:rPr>
          <w:b/>
          <w:bCs/>
          <w:szCs w:val="19"/>
          <w:u w:val="single"/>
        </w:rPr>
      </w:pPr>
      <w:r w:rsidRPr="003506F3">
        <w:rPr>
          <w:b/>
          <w:bCs/>
          <w:szCs w:val="19"/>
          <w:u w:val="single"/>
        </w:rPr>
        <w:t>Technikbedarf</w:t>
      </w:r>
    </w:p>
    <w:p w14:paraId="38B0BE76" w14:textId="77777777" w:rsidR="007E7DBC" w:rsidRPr="00536F97" w:rsidRDefault="007E7DBC" w:rsidP="007E7DBC">
      <w:pPr>
        <w:pStyle w:val="Listenabsatz"/>
        <w:spacing w:before="240"/>
        <w:ind w:left="0"/>
        <w:rPr>
          <w:szCs w:val="19"/>
        </w:rPr>
      </w:pPr>
    </w:p>
    <w:p w14:paraId="6F878A95" w14:textId="03887FAF" w:rsidR="007E7DBC" w:rsidRDefault="007E7DBC" w:rsidP="007E7DBC">
      <w:pPr>
        <w:pStyle w:val="Listenabsatz"/>
        <w:spacing w:before="240"/>
        <w:ind w:left="0"/>
        <w:rPr>
          <w:szCs w:val="19"/>
        </w:rPr>
      </w:pPr>
      <w:r w:rsidRPr="00536F97">
        <w:rPr>
          <w:b/>
          <w:bCs/>
          <w:szCs w:val="19"/>
        </w:rPr>
        <w:t>Tontechnik</w:t>
      </w:r>
      <w:r>
        <w:rPr>
          <w:b/>
          <w:bCs/>
          <w:szCs w:val="19"/>
        </w:rPr>
        <w:t xml:space="preserve"> für eine Tagung mit insgesamt ca. </w:t>
      </w:r>
      <w:r w:rsidR="00DA766C">
        <w:rPr>
          <w:b/>
          <w:bCs/>
          <w:szCs w:val="19"/>
        </w:rPr>
        <w:t>80</w:t>
      </w:r>
      <w:r>
        <w:rPr>
          <w:b/>
          <w:bCs/>
          <w:szCs w:val="19"/>
        </w:rPr>
        <w:t xml:space="preserve"> Teilnehmenden: </w:t>
      </w:r>
    </w:p>
    <w:p w14:paraId="3DDC6E8A" w14:textId="0EBC9E86" w:rsidR="007E7DBC" w:rsidRPr="00563EB8" w:rsidRDefault="007E7DBC" w:rsidP="007E7DBC">
      <w:pPr>
        <w:pStyle w:val="Listenabsatz"/>
        <w:numPr>
          <w:ilvl w:val="0"/>
          <w:numId w:val="43"/>
        </w:numPr>
        <w:spacing w:before="240" w:after="160" w:line="259" w:lineRule="auto"/>
        <w:rPr>
          <w:b/>
          <w:bCs/>
          <w:szCs w:val="19"/>
        </w:rPr>
      </w:pPr>
      <w:r w:rsidRPr="004B432F">
        <w:rPr>
          <w:szCs w:val="19"/>
        </w:rPr>
        <w:t>1 x Funkmikrofon, Handsender</w:t>
      </w:r>
      <w:r>
        <w:rPr>
          <w:szCs w:val="19"/>
        </w:rPr>
        <w:t xml:space="preserve"> </w:t>
      </w:r>
      <w:r w:rsidRPr="00563EB8">
        <w:rPr>
          <w:szCs w:val="19"/>
        </w:rPr>
        <w:t xml:space="preserve">2 x Funkmikrofon, Headset, 1 x Sprechstellensystem mit </w:t>
      </w:r>
      <w:r w:rsidR="00C14428">
        <w:rPr>
          <w:szCs w:val="19"/>
        </w:rPr>
        <w:t xml:space="preserve">bis zu 25 </w:t>
      </w:r>
      <w:r w:rsidRPr="00563EB8">
        <w:rPr>
          <w:szCs w:val="19"/>
        </w:rPr>
        <w:t>Teilnehmern inkl. Basisstation und Ladestation</w:t>
      </w:r>
    </w:p>
    <w:p w14:paraId="4C897A13" w14:textId="77777777" w:rsidR="007E7DBC" w:rsidRPr="00F60CD8" w:rsidRDefault="007E7DBC" w:rsidP="007E7DBC">
      <w:pPr>
        <w:pStyle w:val="Listenabsatz"/>
        <w:numPr>
          <w:ilvl w:val="0"/>
          <w:numId w:val="43"/>
        </w:numPr>
        <w:spacing w:before="240" w:after="160" w:line="259" w:lineRule="auto"/>
        <w:rPr>
          <w:b/>
          <w:szCs w:val="19"/>
        </w:rPr>
      </w:pPr>
      <w:r>
        <w:rPr>
          <w:szCs w:val="19"/>
        </w:rPr>
        <w:t>kleinere Beschallungsanlage inkl. Mikrofon im Hotel-Restaurant</w:t>
      </w:r>
    </w:p>
    <w:p w14:paraId="00468412" w14:textId="05BCBF33" w:rsidR="000516FF" w:rsidRPr="00563EB8" w:rsidRDefault="000516FF" w:rsidP="007E7DBC">
      <w:pPr>
        <w:pStyle w:val="Listenabsatz"/>
        <w:numPr>
          <w:ilvl w:val="0"/>
          <w:numId w:val="43"/>
        </w:numPr>
        <w:spacing w:before="240" w:after="160" w:line="259" w:lineRule="auto"/>
        <w:rPr>
          <w:b/>
          <w:bCs/>
          <w:szCs w:val="19"/>
        </w:rPr>
      </w:pPr>
      <w:r>
        <w:rPr>
          <w:szCs w:val="19"/>
        </w:rPr>
        <w:t>ggf. Tontechnik im Restaurant zum Abendessen</w:t>
      </w:r>
    </w:p>
    <w:p w14:paraId="511D11DA" w14:textId="77777777" w:rsidR="007E7DBC" w:rsidRPr="00F54861" w:rsidRDefault="007E7DBC" w:rsidP="007E7DBC">
      <w:pPr>
        <w:spacing w:before="240"/>
        <w:rPr>
          <w:b/>
          <w:bCs/>
          <w:szCs w:val="19"/>
        </w:rPr>
      </w:pPr>
      <w:r w:rsidRPr="00536F97">
        <w:rPr>
          <w:b/>
          <w:bCs/>
          <w:szCs w:val="19"/>
        </w:rPr>
        <w:lastRenderedPageBreak/>
        <w:t>Medientechnik</w:t>
      </w:r>
      <w:r>
        <w:rPr>
          <w:b/>
          <w:bCs/>
          <w:szCs w:val="19"/>
        </w:rPr>
        <w:t xml:space="preserve">: </w:t>
      </w:r>
      <w:r w:rsidRPr="00536F97">
        <w:rPr>
          <w:szCs w:val="19"/>
        </w:rPr>
        <w:t xml:space="preserve">Präsentations-Vorschau-Monitor </w:t>
      </w:r>
      <w:r>
        <w:rPr>
          <w:szCs w:val="19"/>
        </w:rPr>
        <w:br/>
      </w:r>
      <w:r w:rsidRPr="00536F97">
        <w:rPr>
          <w:szCs w:val="19"/>
        </w:rPr>
        <w:t>Hinweis: Projektor (Beamer) wird hotelseitig gestellt.</w:t>
      </w:r>
    </w:p>
    <w:p w14:paraId="58A0F25F" w14:textId="18F799CC" w:rsidR="007E7DBC" w:rsidRDefault="007E7DBC" w:rsidP="00DA766C">
      <w:pPr>
        <w:spacing w:before="240"/>
        <w:rPr>
          <w:szCs w:val="19"/>
        </w:rPr>
      </w:pPr>
      <w:r w:rsidRPr="00536F97">
        <w:rPr>
          <w:b/>
          <w:bCs/>
          <w:szCs w:val="19"/>
        </w:rPr>
        <w:t>Sonstige</w:t>
      </w:r>
      <w:r>
        <w:rPr>
          <w:b/>
          <w:bCs/>
          <w:szCs w:val="19"/>
        </w:rPr>
        <w:t xml:space="preserve">s: </w:t>
      </w:r>
      <w:r w:rsidRPr="00F54861">
        <w:rPr>
          <w:szCs w:val="19"/>
        </w:rPr>
        <w:t>Verkabelung &amp; Zubehö</w:t>
      </w:r>
      <w:r>
        <w:rPr>
          <w:szCs w:val="19"/>
        </w:rPr>
        <w:t xml:space="preserve">r, </w:t>
      </w:r>
      <w:r w:rsidRPr="00F54861">
        <w:rPr>
          <w:szCs w:val="19"/>
        </w:rPr>
        <w:t>Verbrauch</w:t>
      </w:r>
      <w:r>
        <w:rPr>
          <w:szCs w:val="19"/>
        </w:rPr>
        <w:t>s</w:t>
      </w:r>
      <w:r w:rsidRPr="00F54861">
        <w:rPr>
          <w:szCs w:val="19"/>
        </w:rPr>
        <w:t>material</w:t>
      </w:r>
    </w:p>
    <w:p w14:paraId="584CFBD7" w14:textId="7A070CCC" w:rsidR="002A6207" w:rsidRPr="002412BB" w:rsidRDefault="002A6207" w:rsidP="002412BB">
      <w:pPr>
        <w:spacing w:before="240"/>
        <w:jc w:val="both"/>
        <w:rPr>
          <w:szCs w:val="19"/>
        </w:rPr>
      </w:pPr>
      <w:r>
        <w:rPr>
          <w:szCs w:val="19"/>
        </w:rPr>
        <w:t>Hinweis: Da es sich um eine hochwertige Veranstaltung handelt,</w:t>
      </w:r>
      <w:r w:rsidR="002E644D">
        <w:rPr>
          <w:szCs w:val="19"/>
        </w:rPr>
        <w:t xml:space="preserve"> </w:t>
      </w:r>
      <w:r w:rsidR="000F1F5A">
        <w:rPr>
          <w:szCs w:val="19"/>
        </w:rPr>
        <w:t xml:space="preserve">muss die Technik möglichst unauffällig und dezent platziert und installiert werden. Nach Möglichkeit sollten größere technische Geräte </w:t>
      </w:r>
      <w:r w:rsidR="00B5604D">
        <w:rPr>
          <w:szCs w:val="19"/>
        </w:rPr>
        <w:t>abgedeckt werden.</w:t>
      </w:r>
      <w:r w:rsidR="009D0D4C">
        <w:rPr>
          <w:szCs w:val="19"/>
        </w:rPr>
        <w:t xml:space="preserve"> </w:t>
      </w:r>
    </w:p>
    <w:p w14:paraId="293796CC" w14:textId="0E930AAB" w:rsidR="007E7DBC" w:rsidRPr="00E632D9" w:rsidRDefault="007E7DBC" w:rsidP="007E7DBC">
      <w:pPr>
        <w:pStyle w:val="Listenabsatz"/>
        <w:spacing w:before="240"/>
        <w:ind w:left="0"/>
        <w:jc w:val="both"/>
        <w:rPr>
          <w:b/>
          <w:bCs/>
          <w:szCs w:val="19"/>
        </w:rPr>
      </w:pPr>
      <w:r w:rsidRPr="00536F97">
        <w:rPr>
          <w:b/>
          <w:bCs/>
          <w:szCs w:val="19"/>
        </w:rPr>
        <w:t>Service-Eventtechnik</w:t>
      </w:r>
      <w:r>
        <w:rPr>
          <w:b/>
          <w:bCs/>
          <w:szCs w:val="19"/>
        </w:rPr>
        <w:t xml:space="preserve">: </w:t>
      </w:r>
      <w:r w:rsidR="00526E6A">
        <w:rPr>
          <w:szCs w:val="19"/>
        </w:rPr>
        <w:t xml:space="preserve">Der </w:t>
      </w:r>
      <w:r w:rsidRPr="00F54861">
        <w:rPr>
          <w:szCs w:val="19"/>
        </w:rPr>
        <w:t>Aufbau</w:t>
      </w:r>
      <w:r>
        <w:rPr>
          <w:szCs w:val="19"/>
        </w:rPr>
        <w:t xml:space="preserve"> </w:t>
      </w:r>
      <w:r w:rsidR="00526E6A">
        <w:rPr>
          <w:szCs w:val="19"/>
        </w:rPr>
        <w:t xml:space="preserve">und die </w:t>
      </w:r>
      <w:r w:rsidR="007944AB">
        <w:rPr>
          <w:szCs w:val="19"/>
        </w:rPr>
        <w:t>Installation</w:t>
      </w:r>
      <w:r w:rsidR="00526E6A">
        <w:rPr>
          <w:szCs w:val="19"/>
        </w:rPr>
        <w:t xml:space="preserve"> der Technik </w:t>
      </w:r>
      <w:r w:rsidR="007944AB">
        <w:rPr>
          <w:szCs w:val="19"/>
        </w:rPr>
        <w:t>sollte</w:t>
      </w:r>
      <w:r>
        <w:rPr>
          <w:szCs w:val="19"/>
        </w:rPr>
        <w:t xml:space="preserve"> </w:t>
      </w:r>
      <w:r w:rsidR="0040080A">
        <w:rPr>
          <w:szCs w:val="19"/>
        </w:rPr>
        <w:t xml:space="preserve">nach Möglichkeit </w:t>
      </w:r>
      <w:r>
        <w:rPr>
          <w:szCs w:val="19"/>
        </w:rPr>
        <w:t>am Vortrag</w:t>
      </w:r>
      <w:r w:rsidRPr="00F54861">
        <w:rPr>
          <w:szCs w:val="19"/>
        </w:rPr>
        <w:t xml:space="preserve"> </w:t>
      </w:r>
      <w:r w:rsidR="007944AB">
        <w:rPr>
          <w:szCs w:val="19"/>
        </w:rPr>
        <w:t>der Veranstaltung erfolgen und muss in jedem Fall spätestens eine Stunde vor Veranstaltungsbeginn</w:t>
      </w:r>
      <w:r w:rsidR="00003B30">
        <w:rPr>
          <w:szCs w:val="19"/>
        </w:rPr>
        <w:t xml:space="preserve"> (d.h. am 13.11.2026 um 13:00 Uhr) vollständig einsatzbereit sein. Während der gesamten Veranstaltung </w:t>
      </w:r>
      <w:r w:rsidR="001E63D3">
        <w:rPr>
          <w:szCs w:val="19"/>
        </w:rPr>
        <w:t xml:space="preserve">muss die </w:t>
      </w:r>
      <w:r w:rsidRPr="00F54861">
        <w:rPr>
          <w:szCs w:val="19"/>
        </w:rPr>
        <w:t xml:space="preserve">Betreuung </w:t>
      </w:r>
      <w:r w:rsidR="00F17896">
        <w:rPr>
          <w:szCs w:val="19"/>
        </w:rPr>
        <w:t>der Technik durch einen fachkundigen Mitarbeitenden sichergestellt sein.</w:t>
      </w:r>
      <w:r w:rsidR="00F929B6">
        <w:rPr>
          <w:szCs w:val="19"/>
        </w:rPr>
        <w:t xml:space="preserve"> Es muss </w:t>
      </w:r>
      <w:r w:rsidR="005B079E">
        <w:rPr>
          <w:szCs w:val="19"/>
        </w:rPr>
        <w:t xml:space="preserve">zudem gewährleistet </w:t>
      </w:r>
      <w:proofErr w:type="gramStart"/>
      <w:r w:rsidR="005B079E">
        <w:rPr>
          <w:szCs w:val="19"/>
        </w:rPr>
        <w:t>werden</w:t>
      </w:r>
      <w:r w:rsidR="00F929B6">
        <w:rPr>
          <w:szCs w:val="19"/>
        </w:rPr>
        <w:t xml:space="preserve"> ,</w:t>
      </w:r>
      <w:proofErr w:type="gramEnd"/>
      <w:r w:rsidR="00F929B6">
        <w:rPr>
          <w:szCs w:val="19"/>
        </w:rPr>
        <w:t xml:space="preserve"> dass die Betreuung so organisiert ist, dass </w:t>
      </w:r>
      <w:r w:rsidR="002C19F9">
        <w:rPr>
          <w:szCs w:val="19"/>
        </w:rPr>
        <w:t xml:space="preserve">jederzeit auf </w:t>
      </w:r>
      <w:r w:rsidR="00C1339F">
        <w:rPr>
          <w:szCs w:val="19"/>
        </w:rPr>
        <w:t>kurzfristig entstehende</w:t>
      </w:r>
      <w:r w:rsidR="002C19F9">
        <w:rPr>
          <w:szCs w:val="19"/>
        </w:rPr>
        <w:t xml:space="preserve"> Bedarfe, Änderungswünschen, Anpassungen und Störungen </w:t>
      </w:r>
      <w:r w:rsidR="00C1339F">
        <w:rPr>
          <w:szCs w:val="19"/>
        </w:rPr>
        <w:t>bzw. technischen Problemen reagiert werden kann.</w:t>
      </w:r>
      <w:r w:rsidRPr="00F54861">
        <w:rPr>
          <w:szCs w:val="19"/>
        </w:rPr>
        <w:t xml:space="preserve"> </w:t>
      </w:r>
    </w:p>
    <w:p w14:paraId="046B2A0A" w14:textId="295D21C1" w:rsidR="00FA2D00" w:rsidRDefault="00FA2D00" w:rsidP="00F1778C">
      <w:r>
        <w:t xml:space="preserve">Hinweis: </w:t>
      </w:r>
    </w:p>
    <w:p w14:paraId="451DEEFA" w14:textId="2C8CA128" w:rsidR="00FA2D00" w:rsidRDefault="00FA2D00" w:rsidP="00F1778C">
      <w:r>
        <w:t>Die Leistung ist vom Bieter selbstständig und mit eigenen Mitarbeitenden zu erbringen. Die Beauftragung Dritter mit der Durchführung des Auftrages ist ausgeschlossen.</w:t>
      </w:r>
    </w:p>
    <w:p w14:paraId="46B24D71" w14:textId="77777777" w:rsidR="0084595E" w:rsidRDefault="0084595E" w:rsidP="00F1778C"/>
    <w:p w14:paraId="4151CCAE" w14:textId="77777777" w:rsidR="0084595E" w:rsidRPr="00F1778C" w:rsidRDefault="0084595E" w:rsidP="001337D3"/>
    <w:p w14:paraId="7A2606E0" w14:textId="77777777" w:rsidR="00CA39BB" w:rsidRPr="00CA39BB" w:rsidRDefault="00CA39BB" w:rsidP="00CA39BB">
      <w:pPr>
        <w:pBdr>
          <w:bottom w:val="single" w:sz="6" w:space="1" w:color="auto"/>
        </w:pBdr>
      </w:pPr>
    </w:p>
    <w:p w14:paraId="1FE2AD26" w14:textId="77777777" w:rsidR="0084595E" w:rsidRPr="00BB1E00" w:rsidRDefault="0084595E" w:rsidP="000E2897">
      <w:pPr>
        <w:tabs>
          <w:tab w:val="left" w:pos="3308"/>
        </w:tabs>
      </w:pPr>
    </w:p>
    <w:p w14:paraId="56194253" w14:textId="77777777" w:rsidR="0084595E" w:rsidRDefault="00A5590A" w:rsidP="00B04338">
      <w:pPr>
        <w:tabs>
          <w:tab w:val="left" w:pos="3308"/>
        </w:tabs>
        <w:rPr>
          <w:b/>
          <w:bCs/>
        </w:rPr>
      </w:pPr>
      <w:r w:rsidRPr="001337D3">
        <w:rPr>
          <w:b/>
          <w:bCs/>
        </w:rPr>
        <w:t xml:space="preserve">Bieterfragen können im Rahmen der Ausschreibung über das Vergabeportal eingereicht werden. </w:t>
      </w:r>
    </w:p>
    <w:p w14:paraId="22125AD9" w14:textId="77777777" w:rsidR="00B04338" w:rsidRPr="00B04338" w:rsidRDefault="00B04338" w:rsidP="00B04338">
      <w:pPr>
        <w:tabs>
          <w:tab w:val="left" w:pos="3308"/>
        </w:tabs>
        <w:rPr>
          <w:b/>
          <w:bCs/>
        </w:rPr>
      </w:pPr>
    </w:p>
    <w:p w14:paraId="3533F180" w14:textId="2529A728" w:rsidR="00AA7CD3" w:rsidRDefault="006E7152" w:rsidP="000E2897">
      <w:pPr>
        <w:tabs>
          <w:tab w:val="left" w:pos="3308"/>
        </w:tabs>
      </w:pPr>
      <w:sdt>
        <w:sdtPr>
          <w:id w:val="-508838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3A7A">
            <w:rPr>
              <w:rFonts w:ascii="MS Gothic" w:eastAsia="MS Gothic" w:hAnsi="MS Gothic" w:hint="eastAsia"/>
            </w:rPr>
            <w:t>☐</w:t>
          </w:r>
        </w:sdtContent>
      </w:sdt>
      <w:r w:rsidR="004D431E">
        <w:t xml:space="preserve"> Bitte ankreuzen, dass die Leistungsbeschreibung von Ihnen zur Kenntnis genommen wurde.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4"/>
        <w:gridCol w:w="4604"/>
      </w:tblGrid>
      <w:tr w:rsidR="00AA7CD3" w14:paraId="7EF99A9B" w14:textId="77777777" w:rsidTr="00AA7CD3">
        <w:tc>
          <w:tcPr>
            <w:tcW w:w="4604" w:type="dxa"/>
          </w:tcPr>
          <w:p w14:paraId="24C49DF5" w14:textId="77777777" w:rsidR="00AA7CD3" w:rsidRPr="00F00AB8" w:rsidRDefault="00AA7CD3" w:rsidP="000E2897">
            <w:pPr>
              <w:tabs>
                <w:tab w:val="left" w:pos="3308"/>
              </w:tabs>
              <w:rPr>
                <w:b/>
                <w:bCs/>
              </w:rPr>
            </w:pPr>
            <w:r w:rsidRPr="00F00AB8">
              <w:rPr>
                <w:b/>
                <w:bCs/>
              </w:rPr>
              <w:t>Name der Firma</w:t>
            </w:r>
          </w:p>
        </w:tc>
        <w:sdt>
          <w:sdtPr>
            <w:id w:val="-1548519595"/>
            <w:placeholder>
              <w:docPart w:val="6EECFBDDF18B4C8F93EC191E60337151"/>
            </w:placeholder>
            <w:showingPlcHdr/>
          </w:sdtPr>
          <w:sdtEndPr/>
          <w:sdtContent>
            <w:tc>
              <w:tcPr>
                <w:tcW w:w="4604" w:type="dxa"/>
              </w:tcPr>
              <w:p w14:paraId="25EC8D68" w14:textId="77777777" w:rsidR="00AA7CD3" w:rsidRDefault="00930E57" w:rsidP="00930E57">
                <w:pPr>
                  <w:tabs>
                    <w:tab w:val="left" w:pos="3308"/>
                  </w:tabs>
                  <w:spacing w:line="276" w:lineRule="auto"/>
                </w:pPr>
                <w:r w:rsidRPr="000957B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A7CD3" w14:paraId="631B08A8" w14:textId="77777777" w:rsidTr="00AA7CD3">
        <w:tc>
          <w:tcPr>
            <w:tcW w:w="4604" w:type="dxa"/>
          </w:tcPr>
          <w:p w14:paraId="48AD259E" w14:textId="77777777" w:rsidR="00AA7CD3" w:rsidRPr="00F00AB8" w:rsidRDefault="00AA7CD3" w:rsidP="000E2897">
            <w:pPr>
              <w:tabs>
                <w:tab w:val="left" w:pos="3308"/>
              </w:tabs>
              <w:rPr>
                <w:b/>
                <w:bCs/>
              </w:rPr>
            </w:pPr>
            <w:r w:rsidRPr="00F00AB8">
              <w:rPr>
                <w:b/>
                <w:bCs/>
              </w:rPr>
              <w:t>Name, Vorname des Ansprechpartners</w:t>
            </w:r>
          </w:p>
        </w:tc>
        <w:tc>
          <w:tcPr>
            <w:tcW w:w="4604" w:type="dxa"/>
          </w:tcPr>
          <w:p w14:paraId="3588FB3C" w14:textId="77777777" w:rsidR="00AA7CD3" w:rsidRDefault="006E7152" w:rsidP="00930E57">
            <w:pPr>
              <w:pStyle w:val="Kopfzeile"/>
              <w:spacing w:line="276" w:lineRule="auto"/>
            </w:pPr>
            <w:sdt>
              <w:sdtPr>
                <w:id w:val="-2106486222"/>
                <w:placeholder>
                  <w:docPart w:val="6EECFBDDF18B4C8F93EC191E60337151"/>
                </w:placeholder>
                <w:showingPlcHdr/>
              </w:sdtPr>
              <w:sdtEndPr/>
              <w:sdtContent>
                <w:r w:rsidR="00930E57" w:rsidRPr="000957B5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AA7CD3" w14:paraId="58492A42" w14:textId="77777777" w:rsidTr="00AA7CD3">
        <w:tc>
          <w:tcPr>
            <w:tcW w:w="4604" w:type="dxa"/>
          </w:tcPr>
          <w:p w14:paraId="1F280966" w14:textId="77777777" w:rsidR="00AA7CD3" w:rsidRPr="00F00AB8" w:rsidRDefault="00AA7CD3" w:rsidP="000E2897">
            <w:pPr>
              <w:tabs>
                <w:tab w:val="left" w:pos="3308"/>
              </w:tabs>
              <w:rPr>
                <w:b/>
                <w:bCs/>
              </w:rPr>
            </w:pPr>
            <w:r w:rsidRPr="00F00AB8">
              <w:rPr>
                <w:b/>
                <w:bCs/>
              </w:rPr>
              <w:t>Kontaktdaten</w:t>
            </w:r>
          </w:p>
        </w:tc>
        <w:tc>
          <w:tcPr>
            <w:tcW w:w="4604" w:type="dxa"/>
          </w:tcPr>
          <w:p w14:paraId="5DFD44E7" w14:textId="77777777" w:rsidR="00AA7CD3" w:rsidRDefault="006E7152" w:rsidP="00930E57">
            <w:pPr>
              <w:pStyle w:val="Kopfzeile"/>
              <w:spacing w:line="276" w:lineRule="auto"/>
            </w:pPr>
            <w:sdt>
              <w:sdtPr>
                <w:id w:val="1717077255"/>
                <w:placeholder>
                  <w:docPart w:val="6EECFBDDF18B4C8F93EC191E60337151"/>
                </w:placeholder>
                <w:showingPlcHdr/>
              </w:sdtPr>
              <w:sdtEndPr/>
              <w:sdtContent>
                <w:r w:rsidR="00930E57" w:rsidRPr="000957B5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AA7CD3" w14:paraId="20BA6256" w14:textId="77777777" w:rsidTr="00AA7CD3">
        <w:tc>
          <w:tcPr>
            <w:tcW w:w="4604" w:type="dxa"/>
          </w:tcPr>
          <w:p w14:paraId="09E705BD" w14:textId="77777777" w:rsidR="00AA7CD3" w:rsidRPr="00F00AB8" w:rsidRDefault="00AA7CD3" w:rsidP="000E2897">
            <w:pPr>
              <w:tabs>
                <w:tab w:val="left" w:pos="3308"/>
              </w:tabs>
              <w:rPr>
                <w:b/>
                <w:bCs/>
              </w:rPr>
            </w:pPr>
            <w:r w:rsidRPr="00F00AB8">
              <w:rPr>
                <w:b/>
                <w:bCs/>
              </w:rPr>
              <w:t>Ort, Datum</w:t>
            </w:r>
          </w:p>
        </w:tc>
        <w:sdt>
          <w:sdtPr>
            <w:id w:val="55827676"/>
            <w:placeholder>
              <w:docPart w:val="6EECFBDDF18B4C8F93EC191E60337151"/>
            </w:placeholder>
            <w:showingPlcHdr/>
          </w:sdtPr>
          <w:sdtEndPr/>
          <w:sdtContent>
            <w:tc>
              <w:tcPr>
                <w:tcW w:w="4604" w:type="dxa"/>
              </w:tcPr>
              <w:p w14:paraId="7ED3DC61" w14:textId="77777777" w:rsidR="00AA7CD3" w:rsidRDefault="00930E57" w:rsidP="009B0BDF">
                <w:pPr>
                  <w:tabs>
                    <w:tab w:val="left" w:pos="3308"/>
                  </w:tabs>
                </w:pPr>
                <w:r w:rsidRPr="000957B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95B42B4" w14:textId="77777777" w:rsidR="00EF3E1D" w:rsidRPr="000E2897" w:rsidRDefault="00EF3E1D" w:rsidP="000E2897">
      <w:pPr>
        <w:tabs>
          <w:tab w:val="left" w:pos="3308"/>
        </w:tabs>
      </w:pPr>
    </w:p>
    <w:sectPr w:rsidR="00EF3E1D" w:rsidRPr="000E2897" w:rsidSect="007974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807" w:right="1270" w:bottom="184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02531" w14:textId="77777777" w:rsidR="006E7152" w:rsidRDefault="006E7152" w:rsidP="00E621CA">
      <w:pPr>
        <w:spacing w:after="0" w:line="240" w:lineRule="auto"/>
      </w:pPr>
      <w:r>
        <w:separator/>
      </w:r>
    </w:p>
  </w:endnote>
  <w:endnote w:type="continuationSeparator" w:id="0">
    <w:p w14:paraId="13EE0A6E" w14:textId="77777777" w:rsidR="006E7152" w:rsidRDefault="006E7152" w:rsidP="00E62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libri"/>
    <w:panose1 w:val="00000000000000000000"/>
    <w:charset w:val="00"/>
    <w:family w:val="swiss"/>
    <w:notTrueType/>
    <w:pitch w:val="variable"/>
    <w:sig w:usb0="A00002FF" w:usb1="5000204B" w:usb2="00000020" w:usb3="00000000" w:csb0="00000097" w:csb1="00000000"/>
  </w:font>
  <w:font w:name="DIN OT Cond">
    <w:altName w:val="Cambria"/>
    <w:panose1 w:val="00000000000000000000"/>
    <w:charset w:val="00"/>
    <w:family w:val="swiss"/>
    <w:notTrueType/>
    <w:pitch w:val="variable"/>
    <w:sig w:usb0="800000EF" w:usb1="4000A47B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96B51" w14:textId="1E20DFEB" w:rsidR="00DD77BC" w:rsidRPr="00797483" w:rsidRDefault="006E7152">
    <w:pPr>
      <w:pStyle w:val="Fuzeile"/>
      <w:jc w:val="right"/>
      <w:rPr>
        <w:sz w:val="16"/>
        <w:szCs w:val="18"/>
      </w:rPr>
    </w:pPr>
    <w:sdt>
      <w:sdtPr>
        <w:rPr>
          <w:sz w:val="16"/>
          <w:szCs w:val="18"/>
        </w:rPr>
        <w:id w:val="-2137165756"/>
        <w:docPartObj>
          <w:docPartGallery w:val="Page Numbers (Bottom of Page)"/>
          <w:docPartUnique/>
        </w:docPartObj>
      </w:sdtPr>
      <w:sdtEndPr/>
      <w:sdtContent>
        <w:r w:rsidR="00DD77BC" w:rsidRPr="00797483">
          <w:rPr>
            <w:sz w:val="16"/>
            <w:szCs w:val="18"/>
          </w:rPr>
          <w:fldChar w:fldCharType="begin"/>
        </w:r>
        <w:r w:rsidR="00DD77BC" w:rsidRPr="00797483">
          <w:rPr>
            <w:sz w:val="16"/>
            <w:szCs w:val="18"/>
          </w:rPr>
          <w:instrText>PAGE   \* MERGEFORMAT</w:instrText>
        </w:r>
        <w:r w:rsidR="00DD77BC" w:rsidRPr="00797483">
          <w:rPr>
            <w:sz w:val="16"/>
            <w:szCs w:val="18"/>
          </w:rPr>
          <w:fldChar w:fldCharType="separate"/>
        </w:r>
        <w:r w:rsidR="00DD77BC" w:rsidRPr="00797483">
          <w:rPr>
            <w:sz w:val="16"/>
            <w:szCs w:val="18"/>
          </w:rPr>
          <w:t>2</w:t>
        </w:r>
        <w:r w:rsidR="00DD77BC" w:rsidRPr="00797483">
          <w:rPr>
            <w:sz w:val="16"/>
            <w:szCs w:val="18"/>
          </w:rPr>
          <w:fldChar w:fldCharType="end"/>
        </w:r>
      </w:sdtContent>
    </w:sdt>
    <w:r w:rsidR="00797483" w:rsidRPr="00797483">
      <w:rPr>
        <w:sz w:val="16"/>
        <w:szCs w:val="18"/>
      </w:rPr>
      <w:t>/2</w:t>
    </w:r>
  </w:p>
  <w:p w14:paraId="2D9AC62A" w14:textId="71DFB3BD" w:rsidR="00672725" w:rsidRPr="007B4574" w:rsidRDefault="00672725" w:rsidP="00DD77BC">
    <w:pPr>
      <w:pStyle w:val="Fuzeile"/>
      <w:jc w:val="center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80F8D" w14:textId="77777777" w:rsidR="00672725" w:rsidRDefault="00672725">
    <w:pPr>
      <w:pStyle w:val="Fuzeile"/>
    </w:pPr>
    <w:bookmarkStart w:id="0" w:name="COUNTER"/>
    <w:r w:rsidRPr="00672725">
      <w:rPr>
        <w:color w:val="FFFFFF" w:themeColor="background1"/>
      </w:rPr>
      <w:t>COUNTER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D091A" w14:textId="77777777" w:rsidR="006E7152" w:rsidRDefault="006E7152" w:rsidP="00E621CA">
      <w:pPr>
        <w:spacing w:after="0" w:line="240" w:lineRule="auto"/>
      </w:pPr>
      <w:r>
        <w:separator/>
      </w:r>
    </w:p>
  </w:footnote>
  <w:footnote w:type="continuationSeparator" w:id="0">
    <w:p w14:paraId="6DE8574C" w14:textId="77777777" w:rsidR="006E7152" w:rsidRDefault="006E7152" w:rsidP="00E62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4BC9E" w14:textId="77777777" w:rsidR="00F83DCE" w:rsidRPr="008755B0" w:rsidRDefault="00F83DCE">
    <w:pPr>
      <w:pStyle w:val="Kopfzeile"/>
    </w:pPr>
    <w:r w:rsidRPr="008755B0">
      <w:rPr>
        <w:noProof/>
        <w:lang w:eastAsia="de-DE"/>
      </w:rPr>
      <w:drawing>
        <wp:anchor distT="0" distB="0" distL="114300" distR="114300" simplePos="0" relativeHeight="251658241" behindDoc="1" locked="1" layoutInCell="1" allowOverlap="0" wp14:anchorId="29CC7AD4" wp14:editId="2490DB0D">
          <wp:simplePos x="0" y="0"/>
          <wp:positionH relativeFrom="page">
            <wp:align>center</wp:align>
          </wp:positionH>
          <wp:positionV relativeFrom="topMargin">
            <wp:posOffset>17780</wp:posOffset>
          </wp:positionV>
          <wp:extent cx="7574280" cy="10713085"/>
          <wp:effectExtent l="0" t="0" r="762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280" cy="1071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62D0A" w14:textId="77777777" w:rsidR="00E621CA" w:rsidRPr="008755B0" w:rsidRDefault="00E621CA" w:rsidP="00E621CA">
    <w:pPr>
      <w:pStyle w:val="Kopfzeile"/>
      <w:tabs>
        <w:tab w:val="clear" w:pos="4536"/>
        <w:tab w:val="clear" w:pos="9072"/>
        <w:tab w:val="center" w:pos="4609"/>
      </w:tabs>
      <w:jc w:val="both"/>
    </w:pPr>
    <w:r w:rsidRPr="008755B0">
      <w:rPr>
        <w:noProof/>
        <w:lang w:eastAsia="de-DE"/>
      </w:rPr>
      <w:drawing>
        <wp:anchor distT="0" distB="0" distL="114300" distR="114300" simplePos="0" relativeHeight="251658240" behindDoc="1" locked="1" layoutInCell="1" allowOverlap="0" wp14:anchorId="643058DD" wp14:editId="2DCDF9A4">
          <wp:simplePos x="0" y="0"/>
          <wp:positionH relativeFrom="leftMargin">
            <wp:posOffset>-10795</wp:posOffset>
          </wp:positionH>
          <wp:positionV relativeFrom="topMargin">
            <wp:posOffset>3175</wp:posOffset>
          </wp:positionV>
          <wp:extent cx="7574400" cy="10713600"/>
          <wp:effectExtent l="0" t="0" r="762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207C"/>
    <w:multiLevelType w:val="hybridMultilevel"/>
    <w:tmpl w:val="2F3C6C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C5338"/>
    <w:multiLevelType w:val="multilevel"/>
    <w:tmpl w:val="BE127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1D689C"/>
    <w:multiLevelType w:val="hybridMultilevel"/>
    <w:tmpl w:val="D358822E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4281D"/>
    <w:multiLevelType w:val="hybridMultilevel"/>
    <w:tmpl w:val="76FABF70"/>
    <w:lvl w:ilvl="0" w:tplc="3C46B2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24F9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894FAE"/>
    <w:multiLevelType w:val="hybridMultilevel"/>
    <w:tmpl w:val="3AE009E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500B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2D0172"/>
    <w:multiLevelType w:val="hybridMultilevel"/>
    <w:tmpl w:val="333E50DC"/>
    <w:lvl w:ilvl="0" w:tplc="8BEC433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6379D"/>
    <w:multiLevelType w:val="hybridMultilevel"/>
    <w:tmpl w:val="156AED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90CF5"/>
    <w:multiLevelType w:val="hybridMultilevel"/>
    <w:tmpl w:val="6C8224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716BF"/>
    <w:multiLevelType w:val="hybridMultilevel"/>
    <w:tmpl w:val="22AC804A"/>
    <w:lvl w:ilvl="0" w:tplc="06703FE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017"/>
    <w:multiLevelType w:val="hybridMultilevel"/>
    <w:tmpl w:val="42C2590A"/>
    <w:lvl w:ilvl="0" w:tplc="302C73A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34522"/>
    <w:multiLevelType w:val="hybridMultilevel"/>
    <w:tmpl w:val="2A04671C"/>
    <w:lvl w:ilvl="0" w:tplc="3D706124">
      <w:start w:val="2"/>
      <w:numFmt w:val="bullet"/>
      <w:lvlText w:val="-"/>
      <w:lvlJc w:val="left"/>
      <w:pPr>
        <w:ind w:left="121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28243969"/>
    <w:multiLevelType w:val="hybridMultilevel"/>
    <w:tmpl w:val="01520CC2"/>
    <w:lvl w:ilvl="0" w:tplc="6AEAF14C">
      <w:start w:val="1"/>
      <w:numFmt w:val="decimal"/>
      <w:lvlText w:val="%1."/>
      <w:lvlJc w:val="left"/>
      <w:pPr>
        <w:ind w:left="1440" w:hanging="360"/>
      </w:pPr>
    </w:lvl>
    <w:lvl w:ilvl="1" w:tplc="BB30CDE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7C844E18">
      <w:start w:val="1"/>
      <w:numFmt w:val="decimal"/>
      <w:lvlText w:val="%3."/>
      <w:lvlJc w:val="left"/>
      <w:pPr>
        <w:ind w:left="1440" w:hanging="360"/>
      </w:pPr>
    </w:lvl>
    <w:lvl w:ilvl="3" w:tplc="72BE72A0">
      <w:start w:val="1"/>
      <w:numFmt w:val="decimal"/>
      <w:lvlText w:val="%4."/>
      <w:lvlJc w:val="left"/>
      <w:pPr>
        <w:ind w:left="1440" w:hanging="360"/>
      </w:pPr>
    </w:lvl>
    <w:lvl w:ilvl="4" w:tplc="F23A3B1A">
      <w:start w:val="1"/>
      <w:numFmt w:val="decimal"/>
      <w:lvlText w:val="%5."/>
      <w:lvlJc w:val="left"/>
      <w:pPr>
        <w:ind w:left="1440" w:hanging="360"/>
      </w:pPr>
    </w:lvl>
    <w:lvl w:ilvl="5" w:tplc="D6C4D032">
      <w:start w:val="1"/>
      <w:numFmt w:val="decimal"/>
      <w:lvlText w:val="%6."/>
      <w:lvlJc w:val="left"/>
      <w:pPr>
        <w:ind w:left="1440" w:hanging="360"/>
      </w:pPr>
    </w:lvl>
    <w:lvl w:ilvl="6" w:tplc="9072D616">
      <w:start w:val="1"/>
      <w:numFmt w:val="decimal"/>
      <w:lvlText w:val="%7."/>
      <w:lvlJc w:val="left"/>
      <w:pPr>
        <w:ind w:left="1440" w:hanging="360"/>
      </w:pPr>
    </w:lvl>
    <w:lvl w:ilvl="7" w:tplc="BBFAF538">
      <w:start w:val="1"/>
      <w:numFmt w:val="decimal"/>
      <w:lvlText w:val="%8."/>
      <w:lvlJc w:val="left"/>
      <w:pPr>
        <w:ind w:left="1440" w:hanging="360"/>
      </w:pPr>
    </w:lvl>
    <w:lvl w:ilvl="8" w:tplc="21700CD6">
      <w:start w:val="1"/>
      <w:numFmt w:val="decimal"/>
      <w:lvlText w:val="%9."/>
      <w:lvlJc w:val="left"/>
      <w:pPr>
        <w:ind w:left="1440" w:hanging="360"/>
      </w:pPr>
    </w:lvl>
  </w:abstractNum>
  <w:abstractNum w:abstractNumId="14" w15:restartNumberingAfterBreak="0">
    <w:nsid w:val="29D74BC8"/>
    <w:multiLevelType w:val="hybridMultilevel"/>
    <w:tmpl w:val="0FF68B7E"/>
    <w:lvl w:ilvl="0" w:tplc="9C54C160">
      <w:start w:val="1"/>
      <w:numFmt w:val="decimal"/>
      <w:lvlText w:val="%1."/>
      <w:lvlJc w:val="left"/>
      <w:pPr>
        <w:ind w:left="720" w:hanging="360"/>
      </w:pPr>
      <w:rPr>
        <w:rFonts w:ascii="DIN OT Cond" w:hAnsi="DIN OT Cond" w:hint="default"/>
        <w:b/>
        <w:i w:val="0"/>
        <w:caps w:val="0"/>
        <w:strike w:val="0"/>
        <w:dstrike w:val="0"/>
        <w:vanish w:val="0"/>
        <w:color w:val="00A096"/>
        <w:sz w:val="32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5F6365"/>
    <w:multiLevelType w:val="hybridMultilevel"/>
    <w:tmpl w:val="DD84BE7A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F1B6C04"/>
    <w:multiLevelType w:val="hybridMultilevel"/>
    <w:tmpl w:val="61988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8728E"/>
    <w:multiLevelType w:val="multilevel"/>
    <w:tmpl w:val="1032D51A"/>
    <w:lvl w:ilvl="0">
      <w:start w:val="1"/>
      <w:numFmt w:val="decimal"/>
      <w:pStyle w:val="berschrift1"/>
      <w:lvlText w:val="%1."/>
      <w:lvlJc w:val="left"/>
      <w:pPr>
        <w:ind w:left="357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pStyle w:val="berschrift2"/>
      <w:isLgl/>
      <w:lvlText w:val="%1.%2"/>
      <w:lvlJc w:val="left"/>
      <w:pPr>
        <w:ind w:left="924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334F2149"/>
    <w:multiLevelType w:val="hybridMultilevel"/>
    <w:tmpl w:val="856AB21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153FA"/>
    <w:multiLevelType w:val="hybridMultilevel"/>
    <w:tmpl w:val="F10613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32A79"/>
    <w:multiLevelType w:val="hybridMultilevel"/>
    <w:tmpl w:val="036CC96C"/>
    <w:lvl w:ilvl="0" w:tplc="EC60B81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19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A1E9A"/>
    <w:multiLevelType w:val="hybridMultilevel"/>
    <w:tmpl w:val="FCF63196"/>
    <w:lvl w:ilvl="0" w:tplc="FFFFFFFF"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sz w:val="19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E70537"/>
    <w:multiLevelType w:val="hybridMultilevel"/>
    <w:tmpl w:val="8E98EB4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6B2EB9"/>
    <w:multiLevelType w:val="hybridMultilevel"/>
    <w:tmpl w:val="6D64EDBC"/>
    <w:lvl w:ilvl="0" w:tplc="514C2D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 w:themeColor="accent3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0B3A4B"/>
    <w:multiLevelType w:val="hybridMultilevel"/>
    <w:tmpl w:val="6C8A7112"/>
    <w:lvl w:ilvl="0" w:tplc="EDFC936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95121"/>
    <w:multiLevelType w:val="hybridMultilevel"/>
    <w:tmpl w:val="397218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06B75"/>
    <w:multiLevelType w:val="hybridMultilevel"/>
    <w:tmpl w:val="3EA23F4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C2CEA"/>
    <w:multiLevelType w:val="multilevel"/>
    <w:tmpl w:val="B6D20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473038"/>
    <w:multiLevelType w:val="hybridMultilevel"/>
    <w:tmpl w:val="EB5EF278"/>
    <w:lvl w:ilvl="0" w:tplc="9AF640B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C05B0"/>
    <w:multiLevelType w:val="hybridMultilevel"/>
    <w:tmpl w:val="E162285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CA31FD"/>
    <w:multiLevelType w:val="hybridMultilevel"/>
    <w:tmpl w:val="796EFA58"/>
    <w:lvl w:ilvl="0" w:tplc="810415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35CFB"/>
    <w:multiLevelType w:val="hybridMultilevel"/>
    <w:tmpl w:val="D4C667F0"/>
    <w:lvl w:ilvl="0" w:tplc="5FEEBC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FD27C1"/>
    <w:multiLevelType w:val="multilevel"/>
    <w:tmpl w:val="9C061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BA181E"/>
    <w:multiLevelType w:val="hybridMultilevel"/>
    <w:tmpl w:val="DDFEFF80"/>
    <w:lvl w:ilvl="0" w:tplc="9E6AE4B4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4" w15:restartNumberingAfterBreak="0">
    <w:nsid w:val="636E49A1"/>
    <w:multiLevelType w:val="hybridMultilevel"/>
    <w:tmpl w:val="F886DB98"/>
    <w:lvl w:ilvl="0" w:tplc="657A817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BD7437"/>
    <w:multiLevelType w:val="hybridMultilevel"/>
    <w:tmpl w:val="25B874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A312B"/>
    <w:multiLevelType w:val="hybridMultilevel"/>
    <w:tmpl w:val="8962E2F6"/>
    <w:lvl w:ilvl="0" w:tplc="810415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034B"/>
    <w:multiLevelType w:val="hybridMultilevel"/>
    <w:tmpl w:val="8A8800F6"/>
    <w:lvl w:ilvl="0" w:tplc="FF54CE44">
      <w:start w:val="16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48441D"/>
    <w:multiLevelType w:val="hybridMultilevel"/>
    <w:tmpl w:val="BC269EE4"/>
    <w:lvl w:ilvl="0" w:tplc="7A302636">
      <w:start w:val="1"/>
      <w:numFmt w:val="lowerLetter"/>
      <w:lvlText w:val="%1)"/>
      <w:lvlJc w:val="left"/>
      <w:pPr>
        <w:ind w:left="720" w:hanging="360"/>
      </w:pPr>
      <w:rPr>
        <w:rFonts w:ascii="Segoe UI Symbol" w:eastAsiaTheme="minorHAnsi" w:hAnsi="Segoe UI Symbol" w:cs="Segoe UI Symbol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7C7CCB"/>
    <w:multiLevelType w:val="hybridMultilevel"/>
    <w:tmpl w:val="61988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7148F8"/>
    <w:multiLevelType w:val="hybridMultilevel"/>
    <w:tmpl w:val="CABC25A0"/>
    <w:lvl w:ilvl="0" w:tplc="9E6AE4B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9E6AE4B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5269383">
    <w:abstractNumId w:val="29"/>
  </w:num>
  <w:num w:numId="2" w16cid:durableId="1151556609">
    <w:abstractNumId w:val="5"/>
  </w:num>
  <w:num w:numId="3" w16cid:durableId="1442187377">
    <w:abstractNumId w:val="14"/>
  </w:num>
  <w:num w:numId="4" w16cid:durableId="716585262">
    <w:abstractNumId w:val="20"/>
  </w:num>
  <w:num w:numId="5" w16cid:durableId="1218929043">
    <w:abstractNumId w:val="17"/>
  </w:num>
  <w:num w:numId="6" w16cid:durableId="878737860">
    <w:abstractNumId w:val="23"/>
  </w:num>
  <w:num w:numId="7" w16cid:durableId="916550005">
    <w:abstractNumId w:val="26"/>
  </w:num>
  <w:num w:numId="8" w16cid:durableId="949628460">
    <w:abstractNumId w:val="0"/>
  </w:num>
  <w:num w:numId="9" w16cid:durableId="394670942">
    <w:abstractNumId w:val="22"/>
  </w:num>
  <w:num w:numId="10" w16cid:durableId="618225813">
    <w:abstractNumId w:val="10"/>
  </w:num>
  <w:num w:numId="11" w16cid:durableId="885339633">
    <w:abstractNumId w:val="3"/>
  </w:num>
  <w:num w:numId="12" w16cid:durableId="1399133152">
    <w:abstractNumId w:val="28"/>
  </w:num>
  <w:num w:numId="13" w16cid:durableId="881788462">
    <w:abstractNumId w:val="25"/>
  </w:num>
  <w:num w:numId="14" w16cid:durableId="2038575746">
    <w:abstractNumId w:val="8"/>
  </w:num>
  <w:num w:numId="15" w16cid:durableId="319234915">
    <w:abstractNumId w:val="31"/>
  </w:num>
  <w:num w:numId="16" w16cid:durableId="1783068174">
    <w:abstractNumId w:val="34"/>
  </w:num>
  <w:num w:numId="17" w16cid:durableId="962228300">
    <w:abstractNumId w:val="24"/>
  </w:num>
  <w:num w:numId="18" w16cid:durableId="72286756">
    <w:abstractNumId w:val="7"/>
  </w:num>
  <w:num w:numId="19" w16cid:durableId="802044002">
    <w:abstractNumId w:val="19"/>
  </w:num>
  <w:num w:numId="20" w16cid:durableId="1520242454">
    <w:abstractNumId w:val="12"/>
  </w:num>
  <w:num w:numId="21" w16cid:durableId="693504166">
    <w:abstractNumId w:val="38"/>
  </w:num>
  <w:num w:numId="22" w16cid:durableId="310065672">
    <w:abstractNumId w:val="16"/>
  </w:num>
  <w:num w:numId="23" w16cid:durableId="1059983978">
    <w:abstractNumId w:val="2"/>
  </w:num>
  <w:num w:numId="24" w16cid:durableId="93323967">
    <w:abstractNumId w:val="1"/>
  </w:num>
  <w:num w:numId="25" w16cid:durableId="511801738">
    <w:abstractNumId w:val="40"/>
  </w:num>
  <w:num w:numId="26" w16cid:durableId="89159123">
    <w:abstractNumId w:val="15"/>
  </w:num>
  <w:num w:numId="27" w16cid:durableId="981229543">
    <w:abstractNumId w:val="33"/>
  </w:num>
  <w:num w:numId="28" w16cid:durableId="1010526568">
    <w:abstractNumId w:val="39"/>
  </w:num>
  <w:num w:numId="29" w16cid:durableId="990984190">
    <w:abstractNumId w:val="35"/>
  </w:num>
  <w:num w:numId="30" w16cid:durableId="886836472">
    <w:abstractNumId w:val="4"/>
  </w:num>
  <w:num w:numId="31" w16cid:durableId="465247414">
    <w:abstractNumId w:val="6"/>
  </w:num>
  <w:num w:numId="32" w16cid:durableId="1702198606">
    <w:abstractNumId w:val="21"/>
  </w:num>
  <w:num w:numId="33" w16cid:durableId="2048212464">
    <w:abstractNumId w:val="11"/>
  </w:num>
  <w:num w:numId="34" w16cid:durableId="384914082">
    <w:abstractNumId w:val="21"/>
  </w:num>
  <w:num w:numId="35" w16cid:durableId="475679929">
    <w:abstractNumId w:val="30"/>
  </w:num>
  <w:num w:numId="36" w16cid:durableId="880094616">
    <w:abstractNumId w:val="9"/>
  </w:num>
  <w:num w:numId="37" w16cid:durableId="1046837284">
    <w:abstractNumId w:val="18"/>
  </w:num>
  <w:num w:numId="38" w16cid:durableId="1349214134">
    <w:abstractNumId w:val="36"/>
  </w:num>
  <w:num w:numId="39" w16cid:durableId="1181047800">
    <w:abstractNumId w:val="27"/>
  </w:num>
  <w:num w:numId="40" w16cid:durableId="1943295943">
    <w:abstractNumId w:val="17"/>
  </w:num>
  <w:num w:numId="41" w16cid:durableId="682978912">
    <w:abstractNumId w:val="32"/>
  </w:num>
  <w:num w:numId="42" w16cid:durableId="540434985">
    <w:abstractNumId w:val="13"/>
  </w:num>
  <w:num w:numId="43" w16cid:durableId="24106865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P/su0EeR4lt9fV8eJLQ0JMJ40W7MRWNSWowyIPAA4L0Z8JYTvaB0DNAJV/TJqro9XXr4XbKDGioTljT8KFstMQ==" w:salt="tlNv0DRSo7ulzgGXRfs7Zg==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BC"/>
    <w:rsid w:val="00003B30"/>
    <w:rsid w:val="0002457D"/>
    <w:rsid w:val="0004571D"/>
    <w:rsid w:val="000516FF"/>
    <w:rsid w:val="00065995"/>
    <w:rsid w:val="000949B8"/>
    <w:rsid w:val="00097A6C"/>
    <w:rsid w:val="00097B36"/>
    <w:rsid w:val="000A7AA8"/>
    <w:rsid w:val="000E2897"/>
    <w:rsid w:val="000F1F5A"/>
    <w:rsid w:val="000F54D1"/>
    <w:rsid w:val="000F6CCE"/>
    <w:rsid w:val="0010109F"/>
    <w:rsid w:val="00105B1C"/>
    <w:rsid w:val="00115114"/>
    <w:rsid w:val="00123EDF"/>
    <w:rsid w:val="001337D3"/>
    <w:rsid w:val="00146EF9"/>
    <w:rsid w:val="00147ECC"/>
    <w:rsid w:val="00167382"/>
    <w:rsid w:val="00174B1E"/>
    <w:rsid w:val="001872DB"/>
    <w:rsid w:val="001B431D"/>
    <w:rsid w:val="001B5462"/>
    <w:rsid w:val="001C0409"/>
    <w:rsid w:val="001C4986"/>
    <w:rsid w:val="001D181C"/>
    <w:rsid w:val="001E2A4F"/>
    <w:rsid w:val="001E63D3"/>
    <w:rsid w:val="001F7C7C"/>
    <w:rsid w:val="0021102A"/>
    <w:rsid w:val="00213ADC"/>
    <w:rsid w:val="002278A8"/>
    <w:rsid w:val="00232640"/>
    <w:rsid w:val="00232E62"/>
    <w:rsid w:val="002334EF"/>
    <w:rsid w:val="00236117"/>
    <w:rsid w:val="002412BB"/>
    <w:rsid w:val="00255C83"/>
    <w:rsid w:val="00257D3A"/>
    <w:rsid w:val="002602B4"/>
    <w:rsid w:val="002604D8"/>
    <w:rsid w:val="00277660"/>
    <w:rsid w:val="00286ECB"/>
    <w:rsid w:val="002A6207"/>
    <w:rsid w:val="002A750E"/>
    <w:rsid w:val="002B3006"/>
    <w:rsid w:val="002B7C48"/>
    <w:rsid w:val="002C19F9"/>
    <w:rsid w:val="002C3CBC"/>
    <w:rsid w:val="002D71A6"/>
    <w:rsid w:val="002E191E"/>
    <w:rsid w:val="002E644D"/>
    <w:rsid w:val="002E7BD2"/>
    <w:rsid w:val="002F3F50"/>
    <w:rsid w:val="002F4212"/>
    <w:rsid w:val="002F4373"/>
    <w:rsid w:val="0032173C"/>
    <w:rsid w:val="00326797"/>
    <w:rsid w:val="00327DB5"/>
    <w:rsid w:val="0035386F"/>
    <w:rsid w:val="003649EA"/>
    <w:rsid w:val="00386BBB"/>
    <w:rsid w:val="003A6224"/>
    <w:rsid w:val="003A6754"/>
    <w:rsid w:val="003B0B9F"/>
    <w:rsid w:val="003C1100"/>
    <w:rsid w:val="003C76D7"/>
    <w:rsid w:val="003D0808"/>
    <w:rsid w:val="003E0582"/>
    <w:rsid w:val="003E4DAB"/>
    <w:rsid w:val="0040080A"/>
    <w:rsid w:val="00431FA4"/>
    <w:rsid w:val="0044339F"/>
    <w:rsid w:val="004510D6"/>
    <w:rsid w:val="00454B1C"/>
    <w:rsid w:val="0046678C"/>
    <w:rsid w:val="004731EC"/>
    <w:rsid w:val="0047768C"/>
    <w:rsid w:val="00486389"/>
    <w:rsid w:val="00496B22"/>
    <w:rsid w:val="004A1EEE"/>
    <w:rsid w:val="004A41A4"/>
    <w:rsid w:val="004B2A2B"/>
    <w:rsid w:val="004C66DC"/>
    <w:rsid w:val="004D431E"/>
    <w:rsid w:val="004D7259"/>
    <w:rsid w:val="004E6AD6"/>
    <w:rsid w:val="004F4506"/>
    <w:rsid w:val="005017DA"/>
    <w:rsid w:val="00514820"/>
    <w:rsid w:val="00526E6A"/>
    <w:rsid w:val="00534099"/>
    <w:rsid w:val="00544A9F"/>
    <w:rsid w:val="0055016B"/>
    <w:rsid w:val="00550CA4"/>
    <w:rsid w:val="00557EE7"/>
    <w:rsid w:val="00576D46"/>
    <w:rsid w:val="005B079E"/>
    <w:rsid w:val="005B1BB2"/>
    <w:rsid w:val="005C23A8"/>
    <w:rsid w:val="005C5A8C"/>
    <w:rsid w:val="005D6BE2"/>
    <w:rsid w:val="005E7ABF"/>
    <w:rsid w:val="005F05C0"/>
    <w:rsid w:val="00650CFC"/>
    <w:rsid w:val="00660531"/>
    <w:rsid w:val="006608CF"/>
    <w:rsid w:val="0066492F"/>
    <w:rsid w:val="006662AA"/>
    <w:rsid w:val="00667F0B"/>
    <w:rsid w:val="00672725"/>
    <w:rsid w:val="006763AF"/>
    <w:rsid w:val="0068361E"/>
    <w:rsid w:val="00693084"/>
    <w:rsid w:val="00693396"/>
    <w:rsid w:val="006A079D"/>
    <w:rsid w:val="006A4228"/>
    <w:rsid w:val="006A6BF4"/>
    <w:rsid w:val="006B495C"/>
    <w:rsid w:val="006B5DE6"/>
    <w:rsid w:val="006C41CC"/>
    <w:rsid w:val="006C5968"/>
    <w:rsid w:val="006C6B2F"/>
    <w:rsid w:val="006D1546"/>
    <w:rsid w:val="006D59BC"/>
    <w:rsid w:val="006D7D13"/>
    <w:rsid w:val="006E7152"/>
    <w:rsid w:val="00712694"/>
    <w:rsid w:val="00713604"/>
    <w:rsid w:val="00747145"/>
    <w:rsid w:val="00753057"/>
    <w:rsid w:val="00767A19"/>
    <w:rsid w:val="00770755"/>
    <w:rsid w:val="007711E2"/>
    <w:rsid w:val="00784A83"/>
    <w:rsid w:val="00787B18"/>
    <w:rsid w:val="00791CB3"/>
    <w:rsid w:val="007944AB"/>
    <w:rsid w:val="00797483"/>
    <w:rsid w:val="007B3A72"/>
    <w:rsid w:val="007B4574"/>
    <w:rsid w:val="007C0678"/>
    <w:rsid w:val="007C3E5C"/>
    <w:rsid w:val="007D2048"/>
    <w:rsid w:val="007E64C5"/>
    <w:rsid w:val="007E7DBC"/>
    <w:rsid w:val="00804DEF"/>
    <w:rsid w:val="00806B0E"/>
    <w:rsid w:val="0084595E"/>
    <w:rsid w:val="00855F07"/>
    <w:rsid w:val="0086053D"/>
    <w:rsid w:val="00872431"/>
    <w:rsid w:val="008755B0"/>
    <w:rsid w:val="00881944"/>
    <w:rsid w:val="008A4A18"/>
    <w:rsid w:val="008D226F"/>
    <w:rsid w:val="008E45A3"/>
    <w:rsid w:val="008F1064"/>
    <w:rsid w:val="008F1615"/>
    <w:rsid w:val="008F402C"/>
    <w:rsid w:val="008F4175"/>
    <w:rsid w:val="0091751D"/>
    <w:rsid w:val="0092545D"/>
    <w:rsid w:val="00930E57"/>
    <w:rsid w:val="00940726"/>
    <w:rsid w:val="00942634"/>
    <w:rsid w:val="00946FA6"/>
    <w:rsid w:val="00950887"/>
    <w:rsid w:val="00955EDC"/>
    <w:rsid w:val="0097175E"/>
    <w:rsid w:val="009B0BDF"/>
    <w:rsid w:val="009B5DC4"/>
    <w:rsid w:val="009B5EA8"/>
    <w:rsid w:val="009D0D4C"/>
    <w:rsid w:val="009E4696"/>
    <w:rsid w:val="009F50D2"/>
    <w:rsid w:val="00A5590A"/>
    <w:rsid w:val="00A70F90"/>
    <w:rsid w:val="00A76455"/>
    <w:rsid w:val="00A776BA"/>
    <w:rsid w:val="00A81DD2"/>
    <w:rsid w:val="00A86066"/>
    <w:rsid w:val="00A923EF"/>
    <w:rsid w:val="00A973DC"/>
    <w:rsid w:val="00AA7CD3"/>
    <w:rsid w:val="00AB1E59"/>
    <w:rsid w:val="00AC3FF5"/>
    <w:rsid w:val="00AD7008"/>
    <w:rsid w:val="00AE4851"/>
    <w:rsid w:val="00AE628D"/>
    <w:rsid w:val="00B00AF0"/>
    <w:rsid w:val="00B0430B"/>
    <w:rsid w:val="00B04338"/>
    <w:rsid w:val="00B15F00"/>
    <w:rsid w:val="00B22B5B"/>
    <w:rsid w:val="00B24A8F"/>
    <w:rsid w:val="00B31098"/>
    <w:rsid w:val="00B33086"/>
    <w:rsid w:val="00B46A40"/>
    <w:rsid w:val="00B5604D"/>
    <w:rsid w:val="00B60B5F"/>
    <w:rsid w:val="00B64F37"/>
    <w:rsid w:val="00B7264F"/>
    <w:rsid w:val="00BA2677"/>
    <w:rsid w:val="00BA2C39"/>
    <w:rsid w:val="00BB1E00"/>
    <w:rsid w:val="00BB34A4"/>
    <w:rsid w:val="00BC7C98"/>
    <w:rsid w:val="00BF48DC"/>
    <w:rsid w:val="00C1339F"/>
    <w:rsid w:val="00C14428"/>
    <w:rsid w:val="00C177E6"/>
    <w:rsid w:val="00C20599"/>
    <w:rsid w:val="00C2624E"/>
    <w:rsid w:val="00C2688B"/>
    <w:rsid w:val="00C410B3"/>
    <w:rsid w:val="00C61B65"/>
    <w:rsid w:val="00CA39BB"/>
    <w:rsid w:val="00CA48BF"/>
    <w:rsid w:val="00CA7AF3"/>
    <w:rsid w:val="00CB6BC8"/>
    <w:rsid w:val="00CC2FB5"/>
    <w:rsid w:val="00CC581F"/>
    <w:rsid w:val="00CD3060"/>
    <w:rsid w:val="00CE12A1"/>
    <w:rsid w:val="00CF0D67"/>
    <w:rsid w:val="00D45057"/>
    <w:rsid w:val="00D45B90"/>
    <w:rsid w:val="00D4711A"/>
    <w:rsid w:val="00D50D49"/>
    <w:rsid w:val="00D54524"/>
    <w:rsid w:val="00D60F0F"/>
    <w:rsid w:val="00D64D03"/>
    <w:rsid w:val="00D66B26"/>
    <w:rsid w:val="00D71E20"/>
    <w:rsid w:val="00D76060"/>
    <w:rsid w:val="00DA766C"/>
    <w:rsid w:val="00DC304F"/>
    <w:rsid w:val="00DC7854"/>
    <w:rsid w:val="00DD62F8"/>
    <w:rsid w:val="00DD77BC"/>
    <w:rsid w:val="00DF27D4"/>
    <w:rsid w:val="00E024FB"/>
    <w:rsid w:val="00E13B2B"/>
    <w:rsid w:val="00E27399"/>
    <w:rsid w:val="00E304F8"/>
    <w:rsid w:val="00E33231"/>
    <w:rsid w:val="00E41D07"/>
    <w:rsid w:val="00E472DD"/>
    <w:rsid w:val="00E50767"/>
    <w:rsid w:val="00E5385A"/>
    <w:rsid w:val="00E621CA"/>
    <w:rsid w:val="00E77175"/>
    <w:rsid w:val="00E807B8"/>
    <w:rsid w:val="00E8643E"/>
    <w:rsid w:val="00E95044"/>
    <w:rsid w:val="00E96E73"/>
    <w:rsid w:val="00EA192A"/>
    <w:rsid w:val="00EA4B16"/>
    <w:rsid w:val="00EB7665"/>
    <w:rsid w:val="00EC4653"/>
    <w:rsid w:val="00ED751C"/>
    <w:rsid w:val="00EE6E4E"/>
    <w:rsid w:val="00EF3E1D"/>
    <w:rsid w:val="00F00AB8"/>
    <w:rsid w:val="00F12BC6"/>
    <w:rsid w:val="00F176D8"/>
    <w:rsid w:val="00F1778C"/>
    <w:rsid w:val="00F17896"/>
    <w:rsid w:val="00F34139"/>
    <w:rsid w:val="00F47A52"/>
    <w:rsid w:val="00F60CD8"/>
    <w:rsid w:val="00F6307D"/>
    <w:rsid w:val="00F6451E"/>
    <w:rsid w:val="00F83DCE"/>
    <w:rsid w:val="00F929B6"/>
    <w:rsid w:val="00FA2D00"/>
    <w:rsid w:val="00FC3A7A"/>
    <w:rsid w:val="00FE3B8C"/>
    <w:rsid w:val="00FE5FEB"/>
    <w:rsid w:val="00FF038C"/>
    <w:rsid w:val="00FF2612"/>
    <w:rsid w:val="00FF5AB7"/>
    <w:rsid w:val="04EC554F"/>
    <w:rsid w:val="0EA729D5"/>
    <w:rsid w:val="17E8B600"/>
    <w:rsid w:val="1DB231D3"/>
    <w:rsid w:val="20C4DF0D"/>
    <w:rsid w:val="5F29207F"/>
    <w:rsid w:val="6A0C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12923"/>
  <w15:chartTrackingRefBased/>
  <w15:docId w15:val="{930A80CF-339F-41A4-B52E-79994D5B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ließtext"/>
    <w:qFormat/>
    <w:rsid w:val="001B431D"/>
    <w:pPr>
      <w:spacing w:after="190" w:line="260" w:lineRule="exact"/>
    </w:pPr>
    <w:rPr>
      <w:spacing w:val="8"/>
      <w:sz w:val="19"/>
    </w:rPr>
  </w:style>
  <w:style w:type="paragraph" w:styleId="berschrift1">
    <w:name w:val="heading 1"/>
    <w:next w:val="Standard"/>
    <w:link w:val="berschrift1Zchn"/>
    <w:uiPriority w:val="9"/>
    <w:qFormat/>
    <w:rsid w:val="0091751D"/>
    <w:pPr>
      <w:keepNext/>
      <w:keepLines/>
      <w:numPr>
        <w:numId w:val="5"/>
      </w:numPr>
      <w:spacing w:before="700" w:after="190" w:line="330" w:lineRule="exact"/>
      <w:contextualSpacing/>
      <w:outlineLvl w:val="0"/>
    </w:pPr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paragraph" w:styleId="berschrift2">
    <w:name w:val="heading 2"/>
    <w:aliases w:val="2. Überschrift"/>
    <w:basedOn w:val="Standard"/>
    <w:next w:val="Standard"/>
    <w:link w:val="berschrift2Zchn"/>
    <w:autoRedefine/>
    <w:uiPriority w:val="9"/>
    <w:unhideWhenUsed/>
    <w:qFormat/>
    <w:rsid w:val="0021102A"/>
    <w:pPr>
      <w:keepNext/>
      <w:keepLines/>
      <w:numPr>
        <w:ilvl w:val="1"/>
        <w:numId w:val="5"/>
      </w:numPr>
      <w:spacing w:before="600"/>
      <w:contextualSpacing/>
      <w:outlineLvl w:val="1"/>
    </w:pPr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8F40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C0F2D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1751D"/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9"/>
    <w:rsid w:val="0021102A"/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customStyle="1" w:styleId="UnterberschriftZwischenberschrift">
    <w:name w:val="Unterüberschrift/Zwischenüberschrift"/>
    <w:basedOn w:val="Standard"/>
    <w:next w:val="Standard"/>
    <w:link w:val="UnterberschriftZwischenberschriftZchn"/>
    <w:autoRedefine/>
    <w:qFormat/>
    <w:rsid w:val="0091751D"/>
    <w:pPr>
      <w:spacing w:after="0" w:line="410" w:lineRule="exact"/>
    </w:pPr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paragraph" w:styleId="Titel">
    <w:name w:val="Title"/>
    <w:aliases w:val="Einleitung"/>
    <w:next w:val="Standard"/>
    <w:link w:val="TitelZchn"/>
    <w:uiPriority w:val="10"/>
    <w:qFormat/>
    <w:rsid w:val="009F50D2"/>
    <w:pPr>
      <w:spacing w:before="420" w:after="210" w:line="300" w:lineRule="exact"/>
      <w:contextualSpacing/>
    </w:pPr>
    <w:rPr>
      <w:rFonts w:eastAsiaTheme="majorEastAsia" w:cstheme="majorBidi"/>
      <w:b/>
      <w:spacing w:val="4"/>
      <w:kern w:val="28"/>
      <w:sz w:val="21"/>
      <w:szCs w:val="5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F402C"/>
    <w:rPr>
      <w:rFonts w:asciiTheme="majorHAnsi" w:eastAsiaTheme="majorEastAsia" w:hAnsiTheme="majorHAnsi" w:cstheme="majorBidi"/>
      <w:b/>
      <w:color w:val="7C0F2D" w:themeColor="accent1" w:themeShade="7F"/>
      <w:sz w:val="24"/>
      <w:szCs w:val="24"/>
    </w:rPr>
  </w:style>
  <w:style w:type="character" w:customStyle="1" w:styleId="UnterberschriftZwischenberschriftZchn">
    <w:name w:val="Unterüberschrift/Zwischenüberschrift Zchn"/>
    <w:basedOn w:val="Absatz-Standardschriftart"/>
    <w:link w:val="UnterberschriftZwischenberschrift"/>
    <w:rsid w:val="0091751D"/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character" w:customStyle="1" w:styleId="TitelZchn">
    <w:name w:val="Titel Zchn"/>
    <w:aliases w:val="Einleitung Zchn"/>
    <w:basedOn w:val="Absatz-Standardschriftart"/>
    <w:link w:val="Titel"/>
    <w:uiPriority w:val="10"/>
    <w:rsid w:val="009F50D2"/>
    <w:rPr>
      <w:rFonts w:eastAsiaTheme="majorEastAsia" w:cstheme="majorBidi"/>
      <w:b/>
      <w:spacing w:val="4"/>
      <w:kern w:val="28"/>
      <w:sz w:val="21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21CA"/>
    <w:rPr>
      <w:rFonts w:ascii="DIN 2014" w:hAnsi="DIN 2014"/>
      <w:b/>
      <w:sz w:val="19"/>
    </w:rPr>
  </w:style>
  <w:style w:type="paragraph" w:styleId="Fuzeile">
    <w:name w:val="footer"/>
    <w:basedOn w:val="Standard"/>
    <w:link w:val="Fu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21CA"/>
    <w:rPr>
      <w:rFonts w:ascii="DIN 2014" w:hAnsi="DIN 2014"/>
      <w:b/>
      <w:sz w:val="19"/>
    </w:rPr>
  </w:style>
  <w:style w:type="paragraph" w:customStyle="1" w:styleId="AbsenderAdressfelder">
    <w:name w:val="Absender Adressfelder"/>
    <w:basedOn w:val="Standard"/>
    <w:link w:val="AbsenderAdressfelderZchn"/>
    <w:autoRedefine/>
    <w:rsid w:val="00174B1E"/>
    <w:pPr>
      <w:spacing w:after="140" w:line="240" w:lineRule="auto"/>
      <w:jc w:val="center"/>
    </w:pPr>
    <w:rPr>
      <w:sz w:val="14"/>
    </w:rPr>
  </w:style>
  <w:style w:type="paragraph" w:customStyle="1" w:styleId="EmpfngerAdressfeld">
    <w:name w:val="Empfänger Adressfeld"/>
    <w:basedOn w:val="AbsenderAdressfelder"/>
    <w:link w:val="EmpfngerAdressfeldZchn"/>
    <w:rsid w:val="00F83DCE"/>
    <w:rPr>
      <w:sz w:val="17"/>
    </w:rPr>
  </w:style>
  <w:style w:type="character" w:customStyle="1" w:styleId="AbsenderAdressfelderZchn">
    <w:name w:val="Absender Adressfelder Zchn"/>
    <w:basedOn w:val="Absatz-Standardschriftart"/>
    <w:link w:val="AbsenderAdressfelder"/>
    <w:rsid w:val="00174B1E"/>
    <w:rPr>
      <w:rFonts w:ascii="ArialMT" w:hAnsi="ArialMT"/>
      <w:b/>
      <w:sz w:val="14"/>
    </w:rPr>
  </w:style>
  <w:style w:type="character" w:styleId="Hyperlink">
    <w:name w:val="Hyperlink"/>
    <w:basedOn w:val="Absatz-Standardschriftart"/>
    <w:uiPriority w:val="99"/>
    <w:unhideWhenUsed/>
    <w:rsid w:val="00F83DCE"/>
    <w:rPr>
      <w:color w:val="5F5F5F" w:themeColor="hyperlink"/>
      <w:u w:val="single"/>
    </w:rPr>
  </w:style>
  <w:style w:type="character" w:customStyle="1" w:styleId="EmpfngerAdressfeldZchn">
    <w:name w:val="Empfänger Adressfeld Zchn"/>
    <w:basedOn w:val="AbsenderAdressfelderZchn"/>
    <w:link w:val="EmpfngerAdressfeld"/>
    <w:rsid w:val="00F83DCE"/>
    <w:rPr>
      <w:rFonts w:asciiTheme="minorHAnsi" w:hAnsiTheme="minorHAnsi"/>
      <w:b/>
      <w:sz w:val="17"/>
    </w:rPr>
  </w:style>
  <w:style w:type="paragraph" w:styleId="Listenabsatz">
    <w:name w:val="List Paragraph"/>
    <w:basedOn w:val="Standard"/>
    <w:link w:val="ListenabsatzZchn"/>
    <w:uiPriority w:val="34"/>
    <w:qFormat/>
    <w:rsid w:val="002602B4"/>
    <w:pPr>
      <w:ind w:left="720"/>
      <w:contextualSpacing/>
    </w:pPr>
  </w:style>
  <w:style w:type="paragraph" w:customStyle="1" w:styleId="Titelzeile">
    <w:name w:val="Titelzeile"/>
    <w:link w:val="TitelzeileZchn"/>
    <w:qFormat/>
    <w:rsid w:val="007B4574"/>
    <w:pPr>
      <w:spacing w:before="3000" w:after="0" w:line="690" w:lineRule="exact"/>
    </w:pPr>
    <w:rPr>
      <w:rFonts w:ascii="Arial Narrow" w:eastAsiaTheme="majorEastAsia" w:hAnsi="Arial Narrow" w:cstheme="majorBidi"/>
      <w:b/>
      <w:caps/>
      <w:noProof/>
      <w:spacing w:val="-4"/>
      <w:sz w:val="64"/>
      <w:szCs w:val="26"/>
      <w:lang w:eastAsia="de-DE"/>
    </w:rPr>
  </w:style>
  <w:style w:type="character" w:customStyle="1" w:styleId="TitelzeileZchn">
    <w:name w:val="Titelzeile Zchn"/>
    <w:basedOn w:val="berschrift2Zchn"/>
    <w:link w:val="Titelzeile"/>
    <w:rsid w:val="007B4574"/>
    <w:rPr>
      <w:rFonts w:ascii="Arial Narrow" w:eastAsiaTheme="majorEastAsia" w:hAnsi="Arial Narrow" w:cstheme="majorBidi"/>
      <w:b/>
      <w:caps/>
      <w:noProof/>
      <w:spacing w:val="-4"/>
      <w:sz w:val="64"/>
      <w:szCs w:val="26"/>
      <w:lang w:eastAsia="de-DE"/>
    </w:rPr>
  </w:style>
  <w:style w:type="paragraph" w:customStyle="1" w:styleId="Untertitelzeile">
    <w:name w:val="Untertitelzeile"/>
    <w:link w:val="UntertitelzeileZchn"/>
    <w:qFormat/>
    <w:rsid w:val="00514820"/>
    <w:pPr>
      <w:spacing w:after="0" w:line="410" w:lineRule="exact"/>
    </w:pPr>
    <w:rPr>
      <w:rFonts w:ascii="Arial Narrow" w:eastAsiaTheme="majorEastAsia" w:hAnsi="Arial Narrow" w:cs="ArialMT"/>
      <w:b/>
      <w:noProof/>
      <w:color w:val="00A096" w:themeColor="accent3"/>
      <w:spacing w:val="-4"/>
      <w:sz w:val="36"/>
      <w:szCs w:val="19"/>
      <w:lang w:val="en-US" w:eastAsia="de-DE"/>
    </w:rPr>
  </w:style>
  <w:style w:type="character" w:customStyle="1" w:styleId="UntertitelzeileZchn">
    <w:name w:val="Untertitelzeile Zchn"/>
    <w:basedOn w:val="TitelzeileZchn"/>
    <w:link w:val="Untertitelzeile"/>
    <w:rsid w:val="00514820"/>
    <w:rPr>
      <w:rFonts w:ascii="Arial Narrow" w:eastAsiaTheme="majorEastAsia" w:hAnsi="Arial Narrow" w:cs="ArialMT"/>
      <w:b/>
      <w:caps w:val="0"/>
      <w:noProof/>
      <w:color w:val="00A096" w:themeColor="accent3"/>
      <w:spacing w:val="-4"/>
      <w:sz w:val="36"/>
      <w:szCs w:val="19"/>
      <w:lang w:val="en-US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1482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14820"/>
    <w:pPr>
      <w:spacing w:after="160" w:line="240" w:lineRule="auto"/>
    </w:pPr>
    <w:rPr>
      <w:spacing w:val="0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14820"/>
    <w:rPr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14820"/>
    <w:pPr>
      <w:spacing w:after="0" w:line="240" w:lineRule="auto"/>
    </w:pPr>
    <w:rPr>
      <w:spacing w:val="0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1482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14820"/>
    <w:rPr>
      <w:vertAlign w:val="superscript"/>
    </w:rPr>
  </w:style>
  <w:style w:type="character" w:customStyle="1" w:styleId="normaltextrun">
    <w:name w:val="normaltextrun"/>
    <w:basedOn w:val="Absatz-Standardschriftart"/>
    <w:rsid w:val="00514820"/>
  </w:style>
  <w:style w:type="character" w:customStyle="1" w:styleId="eop">
    <w:name w:val="eop"/>
    <w:basedOn w:val="Absatz-Standardschriftart"/>
    <w:rsid w:val="0051482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4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4820"/>
    <w:rPr>
      <w:rFonts w:ascii="Segoe UI" w:hAnsi="Segoe UI" w:cs="Segoe UI"/>
      <w:spacing w:val="4"/>
      <w:sz w:val="18"/>
      <w:szCs w:val="18"/>
    </w:rPr>
  </w:style>
  <w:style w:type="table" w:styleId="Tabellenraster">
    <w:name w:val="Table Grid"/>
    <w:basedOn w:val="NormaleTabelle"/>
    <w:uiPriority w:val="39"/>
    <w:rsid w:val="004A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DC7854"/>
    <w:rPr>
      <w:color w:val="80808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41D07"/>
    <w:pPr>
      <w:spacing w:after="190"/>
    </w:pPr>
    <w:rPr>
      <w:b/>
      <w:bCs/>
      <w:spacing w:val="4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41D07"/>
    <w:rPr>
      <w:b/>
      <w:bCs/>
      <w:spacing w:val="4"/>
      <w:sz w:val="20"/>
      <w:szCs w:val="20"/>
    </w:rPr>
  </w:style>
  <w:style w:type="paragraph" w:styleId="berarbeitung">
    <w:name w:val="Revision"/>
    <w:hidden/>
    <w:uiPriority w:val="99"/>
    <w:semiHidden/>
    <w:rsid w:val="003A6754"/>
    <w:pPr>
      <w:spacing w:after="0" w:line="240" w:lineRule="auto"/>
    </w:pPr>
    <w:rPr>
      <w:spacing w:val="4"/>
      <w:sz w:val="19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E7DBC"/>
    <w:rPr>
      <w:spacing w:val="8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lfmnrw.sharepoint.com/sites/LFM-Templates/Templates/%5bVergabe%5d%20-%20Leistungsbeschreibu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ECFBDDF18B4C8F93EC191E603371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71EE69-DF7F-4318-9CB9-30D2251ACAE2}"/>
      </w:docPartPr>
      <w:docPartBody>
        <w:p w:rsidR="00A856F0" w:rsidRDefault="00A856F0">
          <w:pPr>
            <w:pStyle w:val="6EECFBDDF18B4C8F93EC191E60337151"/>
          </w:pPr>
          <w:r w:rsidRPr="000957B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libri"/>
    <w:panose1 w:val="00000000000000000000"/>
    <w:charset w:val="00"/>
    <w:family w:val="swiss"/>
    <w:notTrueType/>
    <w:pitch w:val="variable"/>
    <w:sig w:usb0="A00002FF" w:usb1="5000204B" w:usb2="00000020" w:usb3="00000000" w:csb0="00000097" w:csb1="00000000"/>
  </w:font>
  <w:font w:name="DIN OT Cond">
    <w:altName w:val="Cambria"/>
    <w:panose1 w:val="00000000000000000000"/>
    <w:charset w:val="00"/>
    <w:family w:val="swiss"/>
    <w:notTrueType/>
    <w:pitch w:val="variable"/>
    <w:sig w:usb0="800000EF" w:usb1="4000A47B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6F0"/>
    <w:rsid w:val="00327DB5"/>
    <w:rsid w:val="006416D6"/>
    <w:rsid w:val="008432CA"/>
    <w:rsid w:val="00881944"/>
    <w:rsid w:val="008A4A18"/>
    <w:rsid w:val="00942634"/>
    <w:rsid w:val="009515D4"/>
    <w:rsid w:val="009743FF"/>
    <w:rsid w:val="00A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6EECFBDDF18B4C8F93EC191E60337151">
    <w:name w:val="6EECFBDDF18B4C8F93EC191E603371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Landesanstalt für Medien NRW">
      <a:dk1>
        <a:srgbClr val="000000"/>
      </a:dk1>
      <a:lt1>
        <a:srgbClr val="FFFFFF"/>
      </a:lt1>
      <a:dk2>
        <a:srgbClr val="000000"/>
      </a:dk2>
      <a:lt2>
        <a:srgbClr val="F8F8F8"/>
      </a:lt2>
      <a:accent1>
        <a:srgbClr val="E63264"/>
      </a:accent1>
      <a:accent2>
        <a:srgbClr val="73B959"/>
      </a:accent2>
      <a:accent3>
        <a:srgbClr val="00A096"/>
      </a:accent3>
      <a:accent4>
        <a:srgbClr val="EB6E87"/>
      </a:accent4>
      <a:accent5>
        <a:srgbClr val="00737D"/>
      </a:accent5>
      <a:accent6>
        <a:srgbClr val="000000"/>
      </a:accent6>
      <a:hlink>
        <a:srgbClr val="5F5F5F"/>
      </a:hlink>
      <a:folHlink>
        <a:srgbClr val="919191"/>
      </a:folHlink>
    </a:clrScheme>
    <a:fontScheme name="Landesanstalt für Medien NRW">
      <a:majorFont>
        <a:latin typeface="DIN OT Cond"/>
        <a:ea typeface=""/>
        <a:cs typeface=""/>
      </a:majorFont>
      <a:minorFont>
        <a:latin typeface="DIN 201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0D6C24-1E7C-4CF7-92D2-3BB7DD8FA549}">
  <ds:schemaRefs>
    <ds:schemaRef ds:uri="http://schemas.microsoft.com/office/2006/metadata/properties"/>
    <ds:schemaRef ds:uri="http://schemas.microsoft.com/office/infopath/2007/PartnerControls"/>
    <ds:schemaRef ds:uri="45906726-f604-4941-8014-7f3ab2ff7bcd"/>
    <ds:schemaRef ds:uri="15c65617-10ff-4991-9b8f-9e4be3e77517"/>
  </ds:schemaRefs>
</ds:datastoreItem>
</file>

<file path=customXml/itemProps2.xml><?xml version="1.0" encoding="utf-8"?>
<ds:datastoreItem xmlns:ds="http://schemas.openxmlformats.org/officeDocument/2006/customXml" ds:itemID="{9C17F250-4FC7-4619-8E9F-32BE4D530C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5EA32D-7D38-49E1-B5AB-E16E6C7DB4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30BA87-A599-4856-8AD5-440D727CCB4A}"/>
</file>

<file path=docProps/app.xml><?xml version="1.0" encoding="utf-8"?>
<Properties xmlns="http://schemas.openxmlformats.org/officeDocument/2006/extended-properties" xmlns:vt="http://schemas.openxmlformats.org/officeDocument/2006/docPropsVTypes">
  <Template>%5bVergabe%5d%20-%20Leistungsbeschreibung</Template>
  <TotalTime>0</TotalTime>
  <Pages>2</Pages>
  <Words>527</Words>
  <Characters>3322</Characters>
  <Application>Microsoft Office Word</Application>
  <DocSecurity>2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Borski, Cornelius</dc:creator>
  <cp:keywords/>
  <dc:description/>
  <cp:lastModifiedBy>Borski, Cornelius</cp:lastModifiedBy>
  <cp:revision>45</cp:revision>
  <cp:lastPrinted>2020-08-25T12:00:00Z</cp:lastPrinted>
  <dcterms:created xsi:type="dcterms:W3CDTF">2026-05-05T14:43:00Z</dcterms:created>
  <dcterms:modified xsi:type="dcterms:W3CDTF">2026-05-11T13:59:00Z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MediaServiceImageTags">
    <vt:lpwstr/>
  </property>
  <property fmtid="{D5CDD505-2E9C-101B-9397-08002B2CF9AE}" pid="4" name="Order">
    <vt:r8>1249900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